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44D3A6A"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D35872">
        <w:rPr>
          <w:b/>
          <w:i/>
          <w:noProof/>
          <w:sz w:val="28"/>
        </w:rPr>
        <w:t>4924</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8C00FC"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04D54E" w:rsidR="001E41F3" w:rsidRPr="00410371" w:rsidRDefault="00D35872" w:rsidP="00547111">
            <w:pPr>
              <w:pStyle w:val="CRCoverPage"/>
              <w:spacing w:after="0"/>
              <w:rPr>
                <w:noProof/>
              </w:rPr>
            </w:pPr>
            <w:r>
              <w:rPr>
                <w:b/>
                <w:noProof/>
                <w:sz w:val="28"/>
              </w:rPr>
              <w:t>1343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8C00FC">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6A40FD" w:rsidR="001E41F3" w:rsidRDefault="005F7690">
            <w:pPr>
              <w:pStyle w:val="CRCoverPage"/>
              <w:spacing w:after="0"/>
              <w:ind w:left="100"/>
              <w:rPr>
                <w:noProof/>
              </w:rPr>
            </w:pPr>
            <w:r w:rsidRPr="005F7690">
              <w:rPr>
                <w:noProof/>
              </w:rPr>
              <w:t>Annex A.6.1 for iRAT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8C00FC"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8C00FC">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F023C4" w:rsidR="001E41F3" w:rsidRDefault="005F7690">
            <w:pPr>
              <w:pStyle w:val="CRCoverPage"/>
              <w:spacing w:after="0"/>
              <w:ind w:left="100"/>
              <w:rPr>
                <w:noProof/>
              </w:rPr>
            </w:pPr>
            <w:r>
              <w:rPr>
                <w:noProof/>
              </w:rPr>
              <w:t>Annex A.6.1 gives the LTE configuration for EN-DC test cases. However, the LTE configuration for iRAT test cases (both where LTE is the serving cell or when LTE is the neighbour cell) is not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0FD540" w:rsidR="001E41F3" w:rsidRDefault="005F7690">
            <w:pPr>
              <w:pStyle w:val="CRCoverPage"/>
              <w:spacing w:after="0"/>
              <w:ind w:left="100"/>
              <w:rPr>
                <w:noProof/>
              </w:rPr>
            </w:pPr>
            <w:r>
              <w:rPr>
                <w:noProof/>
              </w:rPr>
              <w:t>Clarified A.6.1 to be applicable as well for iRAT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B920E5" w:rsidR="001E41F3" w:rsidRDefault="005F7690">
            <w:pPr>
              <w:pStyle w:val="CRCoverPage"/>
              <w:spacing w:after="0"/>
              <w:ind w:left="100"/>
              <w:rPr>
                <w:noProof/>
              </w:rPr>
            </w:pPr>
            <w:r>
              <w:rPr>
                <w:noProof/>
              </w:rPr>
              <w:t>The LTE cell settings for IRAT test cases will remain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C37E95" w:rsidR="001E41F3" w:rsidRDefault="005F7690">
            <w:pPr>
              <w:pStyle w:val="CRCoverPage"/>
              <w:spacing w:after="0"/>
              <w:ind w:left="100"/>
              <w:rPr>
                <w:noProof/>
              </w:rPr>
            </w:pPr>
            <w:r>
              <w:rPr>
                <w:noProof/>
              </w:rPr>
              <w:t>A.6.1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E74B610" w14:textId="77777777" w:rsidR="005F7690" w:rsidRPr="00796872" w:rsidRDefault="005F7690" w:rsidP="005F7690">
      <w:pPr>
        <w:pStyle w:val="Heading2"/>
      </w:pPr>
      <w:r w:rsidRPr="00796872">
        <w:t>A.6.1</w:t>
      </w:r>
      <w:r w:rsidRPr="00796872">
        <w:tab/>
        <w:t>E-UTRA serving cell parameters</w:t>
      </w:r>
    </w:p>
    <w:p w14:paraId="3E797E65" w14:textId="77777777" w:rsidR="005F7690" w:rsidRPr="00796872" w:rsidRDefault="005F7690" w:rsidP="005F7690">
      <w:r w:rsidRPr="00796872">
        <w:t>This section defines the cell power levels and other specific cell parameters of the E-UTRA serving cell for EN-DC.</w:t>
      </w:r>
    </w:p>
    <w:p w14:paraId="55F2C8D3" w14:textId="77777777" w:rsidR="005F7690" w:rsidRPr="00796872" w:rsidRDefault="005F7690" w:rsidP="005F7690">
      <w:pPr>
        <w:pStyle w:val="Heading3"/>
      </w:pPr>
      <w:r w:rsidRPr="00796872">
        <w:t>A.6.1.1</w:t>
      </w:r>
      <w:r w:rsidRPr="00796872">
        <w:tab/>
        <w:t>E-UTRA serving cell parameters for EN-DC tests with NR FR1</w:t>
      </w:r>
    </w:p>
    <w:p w14:paraId="5E0F2237" w14:textId="5824840E" w:rsidR="005F7690" w:rsidRPr="00796872" w:rsidRDefault="005F7690" w:rsidP="005F7690">
      <w:pPr>
        <w:rPr>
          <w:snapToGrid w:val="0"/>
        </w:rPr>
      </w:pPr>
      <w:r w:rsidRPr="00796872">
        <w:t>Table A.6.1.1-1 defines the E-UTRA serving cell parameters for EN-DC tests with NR FR1 cell(s), defined in Chapter 4 of this test specification</w:t>
      </w:r>
      <w:ins w:id="2" w:author="Cardalda-Garcia Adrian 1SI1" w:date="2021-08-04T11:59:00Z">
        <w:r>
          <w:t xml:space="preserve"> and for </w:t>
        </w:r>
        <w:proofErr w:type="spellStart"/>
        <w:r>
          <w:t>iRAT</w:t>
        </w:r>
        <w:proofErr w:type="spellEnd"/>
        <w:r>
          <w:t xml:space="preserve"> tests with E-UTRA serving cell and NR FR1 cell(s) defined in Chapter 8 of this test specification</w:t>
        </w:r>
      </w:ins>
      <w:r w:rsidRPr="00796872">
        <w:t>.</w:t>
      </w:r>
      <w:r w:rsidRPr="00796872">
        <w:rPr>
          <w:iCs/>
        </w:rPr>
        <w:t xml:space="preserve"> Unless otherwise stated within the test, all measurements in Clauses 4 and 5 are performed only on the NR carrier. The E-UTRA </w:t>
      </w:r>
      <w:proofErr w:type="spellStart"/>
      <w:r w:rsidRPr="00796872">
        <w:rPr>
          <w:iCs/>
        </w:rPr>
        <w:t>PCell</w:t>
      </w:r>
      <w:proofErr w:type="spellEnd"/>
      <w:r w:rsidRPr="00796872">
        <w:rPr>
          <w:iCs/>
        </w:rPr>
        <w:t xml:space="preserve"> shall configured to not interfere with NR operation and the E-UTRA </w:t>
      </w:r>
      <w:proofErr w:type="spellStart"/>
      <w:r w:rsidRPr="00796872">
        <w:rPr>
          <w:iCs/>
        </w:rPr>
        <w:t>PCell</w:t>
      </w:r>
      <w:proofErr w:type="spellEnd"/>
      <w:r w:rsidRPr="00796872">
        <w:rPr>
          <w:iCs/>
        </w:rPr>
        <w:t xml:space="preserve"> signal power shall not be critical to the test purpose.</w:t>
      </w:r>
    </w:p>
    <w:p w14:paraId="05A0707A" w14:textId="77777777" w:rsidR="005F7690" w:rsidRPr="00796872" w:rsidRDefault="005F7690" w:rsidP="005F7690">
      <w:pPr>
        <w:pStyle w:val="TH"/>
      </w:pPr>
      <w:r w:rsidRPr="00796872">
        <w:lastRenderedPageBreak/>
        <w:t>Table A.6.1.1-1: E-UTRAN cell specific test parameters for EN-DC tests with NR FR1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5F7690" w:rsidRPr="00796872" w14:paraId="22107473" w14:textId="77777777" w:rsidTr="00583926">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77079949" w14:textId="77777777" w:rsidR="005F7690" w:rsidRPr="00796872" w:rsidRDefault="005F7690" w:rsidP="00583926">
            <w:pPr>
              <w:pStyle w:val="TAH"/>
              <w:rPr>
                <w:rFonts w:cs="Arial"/>
                <w:lang w:eastAsia="ja-JP"/>
              </w:rPr>
            </w:pPr>
            <w:r w:rsidRPr="00796872">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99082B9" w14:textId="77777777" w:rsidR="005F7690" w:rsidRPr="00796872" w:rsidRDefault="005F7690" w:rsidP="00583926">
            <w:pPr>
              <w:pStyle w:val="TAH"/>
              <w:rPr>
                <w:rFonts w:cs="Arial"/>
                <w:lang w:eastAsia="ja-JP"/>
              </w:rPr>
            </w:pPr>
            <w:r w:rsidRPr="00796872">
              <w:rPr>
                <w:rFonts w:cs="Arial"/>
              </w:rPr>
              <w:t>Unit</w:t>
            </w:r>
          </w:p>
        </w:tc>
        <w:tc>
          <w:tcPr>
            <w:tcW w:w="3981" w:type="dxa"/>
            <w:tcBorders>
              <w:top w:val="single" w:sz="4" w:space="0" w:color="auto"/>
              <w:left w:val="single" w:sz="4" w:space="0" w:color="auto"/>
              <w:right w:val="single" w:sz="4" w:space="0" w:color="auto"/>
            </w:tcBorders>
            <w:hideMark/>
          </w:tcPr>
          <w:p w14:paraId="37F3E121" w14:textId="77777777" w:rsidR="005F7690" w:rsidRPr="00796872" w:rsidRDefault="005F7690" w:rsidP="00583926">
            <w:pPr>
              <w:pStyle w:val="TAH"/>
              <w:rPr>
                <w:rFonts w:cs="Arial"/>
                <w:lang w:eastAsia="ja-JP"/>
              </w:rPr>
            </w:pPr>
            <w:r w:rsidRPr="00796872">
              <w:rPr>
                <w:rFonts w:cs="Arial"/>
              </w:rPr>
              <w:t>E-UTRAN Cell1</w:t>
            </w:r>
          </w:p>
        </w:tc>
      </w:tr>
      <w:tr w:rsidR="005F7690" w:rsidRPr="00796872" w14:paraId="707F5B47" w14:textId="77777777" w:rsidTr="0058392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5021DD" w14:textId="77777777" w:rsidR="005F7690" w:rsidRPr="00796872" w:rsidRDefault="005F7690" w:rsidP="00583926">
            <w:pPr>
              <w:pStyle w:val="TAL"/>
              <w:rPr>
                <w:rFonts w:cs="Arial"/>
                <w:lang w:eastAsia="ja-JP"/>
              </w:rPr>
            </w:pPr>
            <w:r w:rsidRPr="00796872">
              <w:rPr>
                <w:rFonts w:cs="Arial"/>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592FFD11" w14:textId="77777777" w:rsidR="005F7690" w:rsidRPr="00796872" w:rsidRDefault="005F7690" w:rsidP="00583926">
            <w:pPr>
              <w:pStyle w:val="TAC"/>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10C50AA" w14:textId="77777777" w:rsidR="005F7690" w:rsidRPr="00796872" w:rsidRDefault="005F7690" w:rsidP="00583926">
            <w:pPr>
              <w:pStyle w:val="TAC"/>
              <w:rPr>
                <w:rFonts w:cs="Arial"/>
                <w:lang w:eastAsia="ja-JP"/>
              </w:rPr>
            </w:pPr>
            <w:r w:rsidRPr="00796872">
              <w:rPr>
                <w:rFonts w:cs="Arial"/>
              </w:rPr>
              <w:t>1</w:t>
            </w:r>
          </w:p>
        </w:tc>
      </w:tr>
      <w:tr w:rsidR="005F7690" w:rsidRPr="00796872" w14:paraId="5F90358A" w14:textId="77777777" w:rsidTr="00583926">
        <w:trPr>
          <w:cantSplit/>
          <w:jc w:val="center"/>
        </w:trPr>
        <w:tc>
          <w:tcPr>
            <w:tcW w:w="3699" w:type="dxa"/>
            <w:tcBorders>
              <w:top w:val="single" w:sz="4" w:space="0" w:color="auto"/>
              <w:left w:val="single" w:sz="4" w:space="0" w:color="auto"/>
              <w:bottom w:val="single" w:sz="4" w:space="0" w:color="auto"/>
              <w:right w:val="single" w:sz="4" w:space="0" w:color="auto"/>
            </w:tcBorders>
          </w:tcPr>
          <w:p w14:paraId="60DDA49B" w14:textId="77777777" w:rsidR="005F7690" w:rsidRPr="00796872" w:rsidRDefault="005F7690" w:rsidP="00583926">
            <w:pPr>
              <w:pStyle w:val="TAL"/>
              <w:rPr>
                <w:rFonts w:cs="Arial"/>
              </w:rPr>
            </w:pPr>
            <w:r w:rsidRPr="00796872">
              <w:rPr>
                <w:rFonts w:cs="Arial"/>
              </w:rPr>
              <w:t>Duplex mode</w:t>
            </w:r>
          </w:p>
        </w:tc>
        <w:tc>
          <w:tcPr>
            <w:tcW w:w="1418" w:type="dxa"/>
            <w:tcBorders>
              <w:top w:val="single" w:sz="4" w:space="0" w:color="auto"/>
              <w:left w:val="single" w:sz="4" w:space="0" w:color="auto"/>
              <w:bottom w:val="single" w:sz="4" w:space="0" w:color="auto"/>
              <w:right w:val="single" w:sz="4" w:space="0" w:color="auto"/>
            </w:tcBorders>
          </w:tcPr>
          <w:p w14:paraId="3200CB37" w14:textId="77777777" w:rsidR="005F7690" w:rsidRPr="00796872" w:rsidRDefault="005F7690" w:rsidP="00583926">
            <w:pPr>
              <w:pStyle w:val="TAC"/>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6380CEF3" w14:textId="77777777" w:rsidR="005F7690" w:rsidRPr="00796872" w:rsidRDefault="005F7690" w:rsidP="00583926">
            <w:pPr>
              <w:pStyle w:val="TAC"/>
              <w:rPr>
                <w:rFonts w:cs="Arial"/>
              </w:rPr>
            </w:pPr>
            <w:r w:rsidRPr="00796872">
              <w:rPr>
                <w:rFonts w:cs="Arial"/>
              </w:rPr>
              <w:t>FDD or TDD</w:t>
            </w:r>
          </w:p>
        </w:tc>
      </w:tr>
      <w:tr w:rsidR="005F7690" w:rsidRPr="00796872" w14:paraId="3C2F9C65" w14:textId="77777777" w:rsidTr="0058392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62D33D" w14:textId="77777777" w:rsidR="005F7690" w:rsidRPr="00796872" w:rsidRDefault="005F7690" w:rsidP="00583926">
            <w:pPr>
              <w:pStyle w:val="TAL"/>
              <w:rPr>
                <w:rFonts w:cs="Arial"/>
              </w:rPr>
            </w:pPr>
            <w:r w:rsidRPr="00796872">
              <w:rPr>
                <w:rFonts w:cs="v4.2.0"/>
              </w:rPr>
              <w:t>TDD special subframe configuration</w:t>
            </w:r>
            <w:r w:rsidRPr="00796872">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4E9868" w14:textId="77777777" w:rsidR="005F7690" w:rsidRPr="00796872" w:rsidRDefault="005F7690" w:rsidP="00583926">
            <w:pPr>
              <w:pStyle w:val="TAC"/>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6E39D865" w14:textId="77777777" w:rsidR="005F7690" w:rsidRPr="00796872" w:rsidRDefault="005F7690" w:rsidP="00583926">
            <w:pPr>
              <w:pStyle w:val="TAC"/>
              <w:rPr>
                <w:rFonts w:cs="Arial"/>
              </w:rPr>
            </w:pPr>
            <w:r w:rsidRPr="00796872">
              <w:rPr>
                <w:rFonts w:cs="v4.2.0"/>
                <w:bCs/>
              </w:rPr>
              <w:t>6</w:t>
            </w:r>
          </w:p>
        </w:tc>
      </w:tr>
      <w:tr w:rsidR="005F7690" w:rsidRPr="00796872" w14:paraId="39810A3D" w14:textId="77777777" w:rsidTr="0058392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98F925B" w14:textId="77777777" w:rsidR="005F7690" w:rsidRPr="00796872" w:rsidRDefault="005F7690" w:rsidP="00583926">
            <w:pPr>
              <w:pStyle w:val="TAL"/>
              <w:rPr>
                <w:rFonts w:cs="Arial"/>
              </w:rPr>
            </w:pPr>
            <w:r w:rsidRPr="00796872">
              <w:rPr>
                <w:rFonts w:cs="v4.2.0"/>
              </w:rPr>
              <w:t>TDD uplink-downlink configuration</w:t>
            </w:r>
            <w:r w:rsidRPr="00796872">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63EE615B" w14:textId="77777777" w:rsidR="005F7690" w:rsidRPr="00796872" w:rsidRDefault="005F7690" w:rsidP="00583926">
            <w:pPr>
              <w:pStyle w:val="TAC"/>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B19D805" w14:textId="77777777" w:rsidR="005F7690" w:rsidRPr="00796872" w:rsidRDefault="005F7690" w:rsidP="00583926">
            <w:pPr>
              <w:pStyle w:val="TAC"/>
              <w:rPr>
                <w:rFonts w:cs="Arial"/>
              </w:rPr>
            </w:pPr>
            <w:r w:rsidRPr="00796872">
              <w:rPr>
                <w:rFonts w:cs="v4.2.0"/>
                <w:bCs/>
              </w:rPr>
              <w:t>1</w:t>
            </w:r>
          </w:p>
        </w:tc>
      </w:tr>
      <w:tr w:rsidR="005F7690" w:rsidRPr="00796872" w14:paraId="1B07F25D" w14:textId="77777777" w:rsidTr="0058392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6729882" w14:textId="77777777" w:rsidR="005F7690" w:rsidRPr="00796872" w:rsidRDefault="005F7690" w:rsidP="00583926">
            <w:pPr>
              <w:pStyle w:val="TAL"/>
              <w:rPr>
                <w:rFonts w:cs="Arial"/>
                <w:lang w:eastAsia="ja-JP"/>
              </w:rPr>
            </w:pPr>
            <w:proofErr w:type="spellStart"/>
            <w:r w:rsidRPr="00796872">
              <w:rPr>
                <w:rFonts w:cs="Arial"/>
              </w:rPr>
              <w:t>BW</w:t>
            </w:r>
            <w:r w:rsidRPr="00796872">
              <w:rPr>
                <w:rFonts w:cs="Arial"/>
                <w:vertAlign w:val="subscript"/>
              </w:rPr>
              <w:t>channel</w:t>
            </w:r>
            <w:proofErr w:type="spellEnd"/>
            <w:r w:rsidRPr="00796872">
              <w:rPr>
                <w:rFonts w:cs="Arial"/>
                <w:vertAlign w:val="superscript"/>
              </w:rPr>
              <w:t xml:space="preserve"> Note 6</w:t>
            </w:r>
          </w:p>
        </w:tc>
        <w:tc>
          <w:tcPr>
            <w:tcW w:w="1418" w:type="dxa"/>
            <w:tcBorders>
              <w:top w:val="single" w:sz="4" w:space="0" w:color="auto"/>
              <w:left w:val="single" w:sz="4" w:space="0" w:color="auto"/>
              <w:bottom w:val="single" w:sz="4" w:space="0" w:color="auto"/>
              <w:right w:val="single" w:sz="4" w:space="0" w:color="auto"/>
            </w:tcBorders>
          </w:tcPr>
          <w:p w14:paraId="15517E9B" w14:textId="77777777" w:rsidR="005F7690" w:rsidRPr="00796872" w:rsidRDefault="005F7690" w:rsidP="00583926">
            <w:pPr>
              <w:pStyle w:val="TAC"/>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272CFCE" w14:textId="77777777" w:rsidR="005F7690" w:rsidRPr="005F7690" w:rsidRDefault="005F7690" w:rsidP="00583926">
            <w:pPr>
              <w:pStyle w:val="TAC"/>
              <w:rPr>
                <w:rFonts w:cs="Arial"/>
                <w:lang w:val="de-DE"/>
              </w:rPr>
            </w:pPr>
            <w:r w:rsidRPr="005F7690">
              <w:rPr>
                <w:rFonts w:cs="Arial"/>
                <w:lang w:val="de-DE"/>
              </w:rPr>
              <w:t xml:space="preserve">5MHz: </w:t>
            </w:r>
            <w:proofErr w:type="spellStart"/>
            <w:proofErr w:type="gramStart"/>
            <w:r w:rsidRPr="005F7690">
              <w:rPr>
                <w:rFonts w:cs="Arial"/>
                <w:lang w:val="de-DE"/>
              </w:rPr>
              <w:t>N</w:t>
            </w:r>
            <w:r w:rsidRPr="005F7690">
              <w:rPr>
                <w:rFonts w:cs="Arial"/>
                <w:vertAlign w:val="subscript"/>
                <w:lang w:val="de-DE"/>
              </w:rPr>
              <w:t>RB,c</w:t>
            </w:r>
            <w:proofErr w:type="spellEnd"/>
            <w:proofErr w:type="gramEnd"/>
            <w:r w:rsidRPr="005F7690">
              <w:rPr>
                <w:rFonts w:cs="Arial"/>
                <w:lang w:val="de-DE"/>
              </w:rPr>
              <w:t xml:space="preserve"> = 25</w:t>
            </w:r>
          </w:p>
          <w:p w14:paraId="399B0753" w14:textId="77777777" w:rsidR="005F7690" w:rsidRPr="005F7690" w:rsidRDefault="005F7690" w:rsidP="00583926">
            <w:pPr>
              <w:pStyle w:val="TAC"/>
              <w:rPr>
                <w:rFonts w:cs="Arial"/>
                <w:lang w:val="de-DE"/>
              </w:rPr>
            </w:pPr>
            <w:r w:rsidRPr="005F7690">
              <w:rPr>
                <w:rFonts w:cs="Arial"/>
                <w:lang w:val="de-DE"/>
              </w:rPr>
              <w:t xml:space="preserve">10MHz: </w:t>
            </w:r>
            <w:proofErr w:type="spellStart"/>
            <w:proofErr w:type="gramStart"/>
            <w:r w:rsidRPr="005F7690">
              <w:rPr>
                <w:rFonts w:cs="Arial"/>
                <w:lang w:val="de-DE"/>
              </w:rPr>
              <w:t>N</w:t>
            </w:r>
            <w:r w:rsidRPr="005F7690">
              <w:rPr>
                <w:rFonts w:cs="Arial"/>
                <w:vertAlign w:val="subscript"/>
                <w:lang w:val="de-DE"/>
              </w:rPr>
              <w:t>RB,c</w:t>
            </w:r>
            <w:proofErr w:type="spellEnd"/>
            <w:proofErr w:type="gramEnd"/>
            <w:r w:rsidRPr="005F7690">
              <w:rPr>
                <w:rFonts w:cs="Arial"/>
                <w:lang w:val="de-DE"/>
              </w:rPr>
              <w:t xml:space="preserve"> = 50</w:t>
            </w:r>
          </w:p>
          <w:p w14:paraId="0B74CDCD" w14:textId="77777777" w:rsidR="005F7690" w:rsidRPr="00796872" w:rsidRDefault="005F7690" w:rsidP="00583926">
            <w:pPr>
              <w:pStyle w:val="TAC"/>
              <w:rPr>
                <w:rFonts w:cs="Arial"/>
                <w:lang w:eastAsia="ja-JP"/>
              </w:rPr>
            </w:pPr>
            <w:r w:rsidRPr="00796872">
              <w:rPr>
                <w:rFonts w:cs="Arial"/>
              </w:rPr>
              <w:t xml:space="preserve">20MHz: </w:t>
            </w:r>
            <w:proofErr w:type="spellStart"/>
            <w:proofErr w:type="gramStart"/>
            <w:r w:rsidRPr="00796872">
              <w:rPr>
                <w:rFonts w:cs="Arial"/>
              </w:rPr>
              <w:t>N</w:t>
            </w:r>
            <w:r w:rsidRPr="00796872">
              <w:rPr>
                <w:rFonts w:cs="Arial"/>
                <w:vertAlign w:val="subscript"/>
              </w:rPr>
              <w:t>RB,c</w:t>
            </w:r>
            <w:proofErr w:type="spellEnd"/>
            <w:proofErr w:type="gramEnd"/>
            <w:r w:rsidRPr="00796872">
              <w:rPr>
                <w:rFonts w:cs="Arial"/>
              </w:rPr>
              <w:t xml:space="preserve"> = 100</w:t>
            </w:r>
          </w:p>
        </w:tc>
      </w:tr>
      <w:tr w:rsidR="005F7690" w:rsidRPr="00D35872" w14:paraId="102E9D6C" w14:textId="77777777" w:rsidTr="0058392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AE998CD" w14:textId="77777777" w:rsidR="005F7690" w:rsidRPr="00796872" w:rsidRDefault="005F7690" w:rsidP="00583926">
            <w:pPr>
              <w:pStyle w:val="TAL"/>
              <w:rPr>
                <w:rFonts w:cs="Arial"/>
              </w:rPr>
            </w:pPr>
            <w:r w:rsidRPr="00796872">
              <w:rPr>
                <w:rFonts w:cs="Arial"/>
              </w:rPr>
              <w:t>PDSCH parameters:</w:t>
            </w:r>
          </w:p>
          <w:p w14:paraId="0E97C119" w14:textId="77777777" w:rsidR="005F7690" w:rsidRPr="00796872" w:rsidRDefault="005F7690" w:rsidP="00583926">
            <w:pPr>
              <w:pStyle w:val="TAL"/>
              <w:rPr>
                <w:rFonts w:cs="Arial"/>
              </w:rPr>
            </w:pPr>
            <w:r w:rsidRPr="00796872">
              <w:rPr>
                <w:rFonts w:cs="Arial"/>
              </w:rPr>
              <w:t>DL Reference Measurement Channel</w:t>
            </w:r>
            <w:r w:rsidRPr="00796872">
              <w:rPr>
                <w:rFonts w:cs="Arial"/>
                <w:vertAlign w:val="superscript"/>
              </w:rPr>
              <w:t>Note2, Note 6</w:t>
            </w:r>
          </w:p>
        </w:tc>
        <w:tc>
          <w:tcPr>
            <w:tcW w:w="1418" w:type="dxa"/>
            <w:tcBorders>
              <w:top w:val="single" w:sz="4" w:space="0" w:color="auto"/>
              <w:left w:val="single" w:sz="4" w:space="0" w:color="auto"/>
              <w:bottom w:val="single" w:sz="4" w:space="0" w:color="auto"/>
              <w:right w:val="single" w:sz="4" w:space="0" w:color="auto"/>
            </w:tcBorders>
          </w:tcPr>
          <w:p w14:paraId="6ED7A0A4" w14:textId="77777777" w:rsidR="005F7690" w:rsidRPr="00796872" w:rsidRDefault="005F7690" w:rsidP="00583926">
            <w:pPr>
              <w:pStyle w:val="TAC"/>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613A9522" w14:textId="77777777" w:rsidR="005F7690" w:rsidRPr="00796872" w:rsidRDefault="005F7690" w:rsidP="00583926">
            <w:pPr>
              <w:pStyle w:val="TAC"/>
              <w:rPr>
                <w:rFonts w:cs="Arial"/>
              </w:rPr>
            </w:pPr>
            <w:r w:rsidRPr="00796872">
              <w:rPr>
                <w:rFonts w:cs="Arial"/>
              </w:rPr>
              <w:t>5MHz: R.7 FDD</w:t>
            </w:r>
          </w:p>
          <w:p w14:paraId="1F782660" w14:textId="77777777" w:rsidR="005F7690" w:rsidRPr="00796872" w:rsidRDefault="005F7690" w:rsidP="00583926">
            <w:pPr>
              <w:pStyle w:val="TAC"/>
              <w:rPr>
                <w:rFonts w:cs="Arial"/>
              </w:rPr>
            </w:pPr>
            <w:r w:rsidRPr="00796872">
              <w:rPr>
                <w:rFonts w:cs="Arial"/>
              </w:rPr>
              <w:t>10MHz: R.3 FDD</w:t>
            </w:r>
          </w:p>
          <w:p w14:paraId="5F64EF5D" w14:textId="77777777" w:rsidR="005F7690" w:rsidRPr="005F7690" w:rsidRDefault="005F7690" w:rsidP="00583926">
            <w:pPr>
              <w:pStyle w:val="TAC"/>
              <w:rPr>
                <w:rFonts w:cs="Arial"/>
                <w:lang w:val="de-DE"/>
              </w:rPr>
            </w:pPr>
            <w:r w:rsidRPr="005F7690">
              <w:rPr>
                <w:rFonts w:cs="Arial"/>
                <w:lang w:val="de-DE"/>
              </w:rPr>
              <w:t>20MHz: R.6 FDD</w:t>
            </w:r>
          </w:p>
          <w:p w14:paraId="3E3FAF5B" w14:textId="77777777" w:rsidR="005F7690" w:rsidRPr="005F7690" w:rsidRDefault="005F7690" w:rsidP="00583926">
            <w:pPr>
              <w:pStyle w:val="TAC"/>
              <w:rPr>
                <w:rFonts w:cs="Arial"/>
                <w:lang w:val="de-DE"/>
              </w:rPr>
            </w:pPr>
            <w:r w:rsidRPr="005F7690">
              <w:rPr>
                <w:rFonts w:cs="Arial"/>
                <w:lang w:val="de-DE"/>
              </w:rPr>
              <w:t>5MHz: R.4 TDD</w:t>
            </w:r>
          </w:p>
          <w:p w14:paraId="2C371778" w14:textId="77777777" w:rsidR="005F7690" w:rsidRPr="005F7690" w:rsidRDefault="005F7690" w:rsidP="00583926">
            <w:pPr>
              <w:pStyle w:val="TAC"/>
              <w:rPr>
                <w:rFonts w:cs="Arial"/>
                <w:lang w:val="de-DE"/>
              </w:rPr>
            </w:pPr>
            <w:r w:rsidRPr="005F7690">
              <w:rPr>
                <w:rFonts w:cs="Arial"/>
                <w:lang w:val="de-DE"/>
              </w:rPr>
              <w:t>10MHz: R.0 TDD</w:t>
            </w:r>
          </w:p>
          <w:p w14:paraId="588C0F2A" w14:textId="77777777" w:rsidR="005F7690" w:rsidRPr="005F7690" w:rsidRDefault="005F7690" w:rsidP="00583926">
            <w:pPr>
              <w:pStyle w:val="TAC"/>
              <w:rPr>
                <w:rFonts w:cs="Arial"/>
                <w:lang w:val="de-DE"/>
              </w:rPr>
            </w:pPr>
            <w:r w:rsidRPr="005F7690">
              <w:rPr>
                <w:rFonts w:cs="Arial"/>
                <w:lang w:val="de-DE"/>
              </w:rPr>
              <w:t>20MHz: R.3 TDD</w:t>
            </w:r>
          </w:p>
        </w:tc>
      </w:tr>
      <w:tr w:rsidR="005F7690" w:rsidRPr="00D35872" w14:paraId="386A8F23" w14:textId="77777777" w:rsidTr="0058392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759DF92" w14:textId="77777777" w:rsidR="005F7690" w:rsidRPr="00796872" w:rsidRDefault="005F7690" w:rsidP="00583926">
            <w:pPr>
              <w:pStyle w:val="TAL"/>
              <w:rPr>
                <w:rFonts w:cs="Arial"/>
              </w:rPr>
            </w:pPr>
            <w:r w:rsidRPr="00796872">
              <w:rPr>
                <w:rFonts w:cs="Arial"/>
              </w:rPr>
              <w:t>PCFICH/PDCCH/PHICH parameters:</w:t>
            </w:r>
          </w:p>
          <w:p w14:paraId="7DE2CBBD" w14:textId="77777777" w:rsidR="005F7690" w:rsidRPr="00796872" w:rsidRDefault="005F7690" w:rsidP="00583926">
            <w:pPr>
              <w:pStyle w:val="TAL"/>
              <w:rPr>
                <w:rFonts w:cs="Arial"/>
              </w:rPr>
            </w:pPr>
            <w:r w:rsidRPr="00796872">
              <w:rPr>
                <w:rFonts w:cs="Arial"/>
              </w:rPr>
              <w:t>DL Reference Measurement Channel</w:t>
            </w:r>
            <w:r w:rsidRPr="00796872">
              <w:rPr>
                <w:rFonts w:cs="Arial"/>
                <w:vertAlign w:val="superscript"/>
              </w:rPr>
              <w:t>Note2, Note 6</w:t>
            </w:r>
          </w:p>
        </w:tc>
        <w:tc>
          <w:tcPr>
            <w:tcW w:w="1418" w:type="dxa"/>
            <w:tcBorders>
              <w:top w:val="single" w:sz="4" w:space="0" w:color="auto"/>
              <w:left w:val="single" w:sz="4" w:space="0" w:color="auto"/>
              <w:bottom w:val="single" w:sz="4" w:space="0" w:color="auto"/>
              <w:right w:val="single" w:sz="4" w:space="0" w:color="auto"/>
            </w:tcBorders>
          </w:tcPr>
          <w:p w14:paraId="00AEFA7D" w14:textId="77777777" w:rsidR="005F7690" w:rsidRPr="00796872" w:rsidRDefault="005F7690" w:rsidP="00583926">
            <w:pPr>
              <w:pStyle w:val="TAC"/>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53CC4561" w14:textId="77777777" w:rsidR="005F7690" w:rsidRPr="00796872" w:rsidRDefault="005F7690" w:rsidP="00583926">
            <w:pPr>
              <w:pStyle w:val="TAC"/>
              <w:rPr>
                <w:rFonts w:cs="Arial"/>
              </w:rPr>
            </w:pPr>
            <w:r w:rsidRPr="00796872">
              <w:rPr>
                <w:rFonts w:cs="Arial"/>
              </w:rPr>
              <w:t>5MHz: R.11 FDD</w:t>
            </w:r>
          </w:p>
          <w:p w14:paraId="5E8E8E60" w14:textId="77777777" w:rsidR="005F7690" w:rsidRPr="00796872" w:rsidRDefault="005F7690" w:rsidP="00583926">
            <w:pPr>
              <w:pStyle w:val="TAC"/>
              <w:rPr>
                <w:rFonts w:cs="Arial"/>
              </w:rPr>
            </w:pPr>
            <w:r w:rsidRPr="00796872">
              <w:rPr>
                <w:rFonts w:cs="Arial"/>
              </w:rPr>
              <w:t>10MHz: R.6 FDD</w:t>
            </w:r>
          </w:p>
          <w:p w14:paraId="1DF8F303" w14:textId="77777777" w:rsidR="005F7690" w:rsidRPr="005F7690" w:rsidRDefault="005F7690" w:rsidP="00583926">
            <w:pPr>
              <w:pStyle w:val="TAC"/>
              <w:rPr>
                <w:rFonts w:cs="Arial"/>
                <w:lang w:val="de-DE"/>
              </w:rPr>
            </w:pPr>
            <w:r w:rsidRPr="005F7690">
              <w:rPr>
                <w:rFonts w:cs="Arial"/>
                <w:lang w:val="de-DE"/>
              </w:rPr>
              <w:t>20MHz: R.10 FDD</w:t>
            </w:r>
          </w:p>
          <w:p w14:paraId="728F7069" w14:textId="77777777" w:rsidR="005F7690" w:rsidRPr="005F7690" w:rsidRDefault="005F7690" w:rsidP="00583926">
            <w:pPr>
              <w:pStyle w:val="TAC"/>
              <w:rPr>
                <w:rFonts w:cs="Arial"/>
                <w:lang w:val="de-DE"/>
              </w:rPr>
            </w:pPr>
            <w:r w:rsidRPr="005F7690">
              <w:rPr>
                <w:rFonts w:cs="Arial"/>
                <w:lang w:val="de-DE"/>
              </w:rPr>
              <w:t>5MHz: R.11 TDD</w:t>
            </w:r>
          </w:p>
          <w:p w14:paraId="03D86070" w14:textId="77777777" w:rsidR="005F7690" w:rsidRPr="005F7690" w:rsidRDefault="005F7690" w:rsidP="00583926">
            <w:pPr>
              <w:pStyle w:val="TAC"/>
              <w:rPr>
                <w:rFonts w:cs="Arial"/>
                <w:lang w:val="de-DE"/>
              </w:rPr>
            </w:pPr>
            <w:r w:rsidRPr="005F7690">
              <w:rPr>
                <w:rFonts w:cs="Arial"/>
                <w:lang w:val="de-DE"/>
              </w:rPr>
              <w:t>10MHz: R.6 TDD</w:t>
            </w:r>
          </w:p>
          <w:p w14:paraId="1EF85892" w14:textId="77777777" w:rsidR="005F7690" w:rsidRPr="005F7690" w:rsidRDefault="005F7690" w:rsidP="00583926">
            <w:pPr>
              <w:pStyle w:val="TAC"/>
              <w:rPr>
                <w:rFonts w:cs="Arial"/>
                <w:lang w:val="de-DE"/>
              </w:rPr>
            </w:pPr>
            <w:r w:rsidRPr="005F7690">
              <w:rPr>
                <w:rFonts w:cs="Arial"/>
                <w:lang w:val="de-DE"/>
              </w:rPr>
              <w:t>20MHz: R.10 TDD</w:t>
            </w:r>
          </w:p>
        </w:tc>
      </w:tr>
      <w:tr w:rsidR="005F7690" w:rsidRPr="00796872" w14:paraId="354C45C5" w14:textId="77777777" w:rsidTr="0058392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B021119" w14:textId="77777777" w:rsidR="005F7690" w:rsidRPr="00796872" w:rsidRDefault="005F7690" w:rsidP="00583926">
            <w:pPr>
              <w:pStyle w:val="TAL"/>
              <w:rPr>
                <w:rFonts w:cs="Arial"/>
                <w:lang w:eastAsia="ja-JP"/>
              </w:rPr>
            </w:pPr>
            <w:r w:rsidRPr="00796872">
              <w:rPr>
                <w:rFonts w:cs="Arial"/>
              </w:rPr>
              <w:t xml:space="preserve">OCNG </w:t>
            </w:r>
            <w:proofErr w:type="spellStart"/>
            <w:r w:rsidRPr="00796872">
              <w:rPr>
                <w:rFonts w:cs="Arial"/>
              </w:rPr>
              <w:t>Patterns</w:t>
            </w:r>
            <w:r w:rsidRPr="00796872">
              <w:rPr>
                <w:rFonts w:cs="Arial"/>
                <w:vertAlign w:val="superscript"/>
              </w:rPr>
              <w:t>Note</w:t>
            </w:r>
            <w:proofErr w:type="spellEnd"/>
            <w:r w:rsidRPr="00796872">
              <w:rPr>
                <w:rFonts w:cs="Arial"/>
                <w:vertAlign w:val="superscript"/>
              </w:rPr>
              <w:t xml:space="preserve"> 2</w:t>
            </w:r>
          </w:p>
        </w:tc>
        <w:tc>
          <w:tcPr>
            <w:tcW w:w="1418" w:type="dxa"/>
            <w:tcBorders>
              <w:top w:val="single" w:sz="4" w:space="0" w:color="auto"/>
              <w:left w:val="single" w:sz="4" w:space="0" w:color="auto"/>
              <w:bottom w:val="single" w:sz="4" w:space="0" w:color="auto"/>
              <w:right w:val="single" w:sz="4" w:space="0" w:color="auto"/>
            </w:tcBorders>
          </w:tcPr>
          <w:p w14:paraId="4956CEB0" w14:textId="77777777" w:rsidR="005F7690" w:rsidRPr="00796872" w:rsidRDefault="005F7690" w:rsidP="00583926">
            <w:pPr>
              <w:pStyle w:val="TAC"/>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22441147" w14:textId="77777777" w:rsidR="005F7690" w:rsidRPr="00796872" w:rsidRDefault="005F7690" w:rsidP="00583926">
            <w:pPr>
              <w:pStyle w:val="TAC"/>
              <w:rPr>
                <w:rFonts w:cs="Arial"/>
              </w:rPr>
            </w:pPr>
            <w:r w:rsidRPr="00796872">
              <w:rPr>
                <w:rFonts w:cs="Arial"/>
              </w:rPr>
              <w:t>5MHz: OP.20 FDD</w:t>
            </w:r>
          </w:p>
          <w:p w14:paraId="28579461" w14:textId="77777777" w:rsidR="005F7690" w:rsidRPr="00796872" w:rsidRDefault="005F7690" w:rsidP="00583926">
            <w:pPr>
              <w:pStyle w:val="TAC"/>
              <w:rPr>
                <w:rFonts w:cs="Arial"/>
              </w:rPr>
            </w:pPr>
            <w:r w:rsidRPr="00796872">
              <w:rPr>
                <w:rFonts w:cs="Arial"/>
              </w:rPr>
              <w:t>10MHz: OP.10 FDD</w:t>
            </w:r>
          </w:p>
          <w:p w14:paraId="42E420EF" w14:textId="77777777" w:rsidR="005F7690" w:rsidRPr="00796872" w:rsidRDefault="005F7690" w:rsidP="00583926">
            <w:pPr>
              <w:pStyle w:val="TAC"/>
              <w:rPr>
                <w:rFonts w:cs="Arial"/>
              </w:rPr>
            </w:pPr>
            <w:r w:rsidRPr="00796872">
              <w:rPr>
                <w:rFonts w:cs="Arial"/>
              </w:rPr>
              <w:t>20MHz: OP.17 FDD</w:t>
            </w:r>
          </w:p>
          <w:p w14:paraId="44D0468B" w14:textId="77777777" w:rsidR="005F7690" w:rsidRPr="00796872" w:rsidRDefault="005F7690" w:rsidP="00583926">
            <w:pPr>
              <w:pStyle w:val="TAC"/>
              <w:rPr>
                <w:rFonts w:cs="Arial"/>
              </w:rPr>
            </w:pPr>
            <w:r w:rsidRPr="00796872">
              <w:rPr>
                <w:rFonts w:cs="Arial"/>
              </w:rPr>
              <w:t>5MHz: OP.9 TDD</w:t>
            </w:r>
          </w:p>
          <w:p w14:paraId="052F148C" w14:textId="77777777" w:rsidR="005F7690" w:rsidRPr="00796872" w:rsidRDefault="005F7690" w:rsidP="00583926">
            <w:pPr>
              <w:pStyle w:val="TAC"/>
              <w:rPr>
                <w:rFonts w:cs="Arial"/>
              </w:rPr>
            </w:pPr>
            <w:r w:rsidRPr="00796872">
              <w:rPr>
                <w:rFonts w:cs="Arial"/>
              </w:rPr>
              <w:t>10MHz: OP.1 TDD</w:t>
            </w:r>
          </w:p>
          <w:p w14:paraId="7A33EE5C" w14:textId="77777777" w:rsidR="005F7690" w:rsidRPr="00796872" w:rsidRDefault="005F7690" w:rsidP="00583926">
            <w:pPr>
              <w:pStyle w:val="TAC"/>
              <w:rPr>
                <w:rFonts w:cs="Arial"/>
              </w:rPr>
            </w:pPr>
            <w:r w:rsidRPr="00796872">
              <w:rPr>
                <w:rFonts w:cs="Arial"/>
              </w:rPr>
              <w:t>20MHz: OP.7 TDD</w:t>
            </w:r>
          </w:p>
        </w:tc>
      </w:tr>
      <w:tr w:rsidR="005F7690" w:rsidRPr="00796872" w14:paraId="37FEECC9" w14:textId="77777777" w:rsidTr="0058392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A1D6444" w14:textId="77777777" w:rsidR="005F7690" w:rsidRPr="00796872" w:rsidRDefault="005F7690" w:rsidP="00583926">
            <w:pPr>
              <w:pStyle w:val="TAL"/>
              <w:rPr>
                <w:rFonts w:cs="Arial"/>
                <w:lang w:eastAsia="ja-JP"/>
              </w:rPr>
            </w:pPr>
            <w:r w:rsidRPr="00796872">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649C6C67" w14:textId="77777777" w:rsidR="005F7690" w:rsidRPr="00796872" w:rsidRDefault="005F7690" w:rsidP="00583926">
            <w:pPr>
              <w:pStyle w:val="TAC"/>
              <w:rPr>
                <w:rFonts w:cs="Arial"/>
                <w:lang w:eastAsia="ja-JP"/>
              </w:rPr>
            </w:pPr>
            <w:r w:rsidRPr="00796872">
              <w:rPr>
                <w:rFonts w:cs="Arial"/>
              </w:rPr>
              <w:t>dB</w:t>
            </w:r>
          </w:p>
        </w:tc>
        <w:tc>
          <w:tcPr>
            <w:tcW w:w="3981" w:type="dxa"/>
            <w:vMerge w:val="restart"/>
            <w:tcBorders>
              <w:top w:val="single" w:sz="4" w:space="0" w:color="auto"/>
              <w:left w:val="single" w:sz="4" w:space="0" w:color="auto"/>
              <w:right w:val="single" w:sz="4" w:space="0" w:color="auto"/>
            </w:tcBorders>
            <w:vAlign w:val="center"/>
            <w:hideMark/>
          </w:tcPr>
          <w:p w14:paraId="5FF7943E" w14:textId="77777777" w:rsidR="005F7690" w:rsidRPr="00796872" w:rsidRDefault="005F7690" w:rsidP="00583926">
            <w:pPr>
              <w:pStyle w:val="TAC"/>
              <w:rPr>
                <w:rFonts w:cs="Arial"/>
                <w:lang w:eastAsia="ja-JP"/>
              </w:rPr>
            </w:pPr>
            <w:r w:rsidRPr="00796872">
              <w:rPr>
                <w:rFonts w:cs="Arial"/>
              </w:rPr>
              <w:t>0</w:t>
            </w:r>
          </w:p>
        </w:tc>
      </w:tr>
      <w:tr w:rsidR="005F7690" w:rsidRPr="00796872" w14:paraId="601F1065" w14:textId="77777777" w:rsidTr="0058392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9CEA1D4" w14:textId="77777777" w:rsidR="005F7690" w:rsidRPr="00796872" w:rsidRDefault="005F7690" w:rsidP="00583926">
            <w:pPr>
              <w:pStyle w:val="TAL"/>
              <w:rPr>
                <w:rFonts w:cs="Arial"/>
              </w:rPr>
            </w:pPr>
            <w:r w:rsidRPr="00796872">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17230E72" w14:textId="77777777" w:rsidR="005F7690" w:rsidRPr="00796872" w:rsidRDefault="005F7690" w:rsidP="00583926">
            <w:pPr>
              <w:pStyle w:val="TAC"/>
              <w:rPr>
                <w:rFonts w:cs="Arial"/>
              </w:rPr>
            </w:pPr>
            <w:r w:rsidRPr="00796872">
              <w:rPr>
                <w:rFonts w:cs="Arial"/>
              </w:rPr>
              <w:t>dB</w:t>
            </w:r>
          </w:p>
        </w:tc>
        <w:tc>
          <w:tcPr>
            <w:tcW w:w="3981" w:type="dxa"/>
            <w:vMerge/>
            <w:tcBorders>
              <w:left w:val="single" w:sz="4" w:space="0" w:color="auto"/>
              <w:right w:val="single" w:sz="4" w:space="0" w:color="auto"/>
            </w:tcBorders>
            <w:vAlign w:val="center"/>
            <w:hideMark/>
          </w:tcPr>
          <w:p w14:paraId="36EDE961" w14:textId="77777777" w:rsidR="005F7690" w:rsidRPr="00796872" w:rsidRDefault="005F7690" w:rsidP="00583926">
            <w:pPr>
              <w:pStyle w:val="TAC"/>
              <w:rPr>
                <w:rFonts w:cs="Arial"/>
              </w:rPr>
            </w:pPr>
          </w:p>
        </w:tc>
      </w:tr>
      <w:tr w:rsidR="005F7690" w:rsidRPr="00796872" w14:paraId="6227550F" w14:textId="77777777" w:rsidTr="0058392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2C4CA96" w14:textId="77777777" w:rsidR="005F7690" w:rsidRPr="00796872" w:rsidRDefault="005F7690" w:rsidP="00583926">
            <w:pPr>
              <w:pStyle w:val="TAL"/>
              <w:rPr>
                <w:rFonts w:cs="Arial"/>
              </w:rPr>
            </w:pPr>
            <w:r w:rsidRPr="00796872">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29C9270" w14:textId="77777777" w:rsidR="005F7690" w:rsidRPr="00796872" w:rsidRDefault="005F7690" w:rsidP="00583926">
            <w:pPr>
              <w:pStyle w:val="TAC"/>
              <w:rPr>
                <w:rFonts w:cs="Arial"/>
              </w:rPr>
            </w:pPr>
            <w:r w:rsidRPr="00796872">
              <w:rPr>
                <w:rFonts w:cs="Arial"/>
              </w:rPr>
              <w:t>dB</w:t>
            </w:r>
          </w:p>
        </w:tc>
        <w:tc>
          <w:tcPr>
            <w:tcW w:w="3981" w:type="dxa"/>
            <w:vMerge/>
            <w:tcBorders>
              <w:left w:val="single" w:sz="4" w:space="0" w:color="auto"/>
              <w:right w:val="single" w:sz="4" w:space="0" w:color="auto"/>
            </w:tcBorders>
            <w:vAlign w:val="center"/>
            <w:hideMark/>
          </w:tcPr>
          <w:p w14:paraId="7BAACA7F" w14:textId="77777777" w:rsidR="005F7690" w:rsidRPr="00796872" w:rsidRDefault="005F7690" w:rsidP="00583926">
            <w:pPr>
              <w:pStyle w:val="TAC"/>
              <w:rPr>
                <w:rFonts w:cs="Arial"/>
              </w:rPr>
            </w:pPr>
          </w:p>
        </w:tc>
      </w:tr>
      <w:tr w:rsidR="005F7690" w:rsidRPr="00796872" w14:paraId="65888422" w14:textId="77777777" w:rsidTr="0058392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F70215" w14:textId="77777777" w:rsidR="005F7690" w:rsidRPr="00796872" w:rsidRDefault="005F7690" w:rsidP="00583926">
            <w:pPr>
              <w:pStyle w:val="TAL"/>
              <w:rPr>
                <w:rFonts w:cs="Arial"/>
              </w:rPr>
            </w:pPr>
            <w:r w:rsidRPr="00796872">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3417AD1B" w14:textId="77777777" w:rsidR="005F7690" w:rsidRPr="00796872" w:rsidRDefault="005F7690" w:rsidP="00583926">
            <w:pPr>
              <w:pStyle w:val="TAC"/>
              <w:rPr>
                <w:rFonts w:cs="Arial"/>
              </w:rPr>
            </w:pPr>
            <w:r w:rsidRPr="00796872">
              <w:rPr>
                <w:rFonts w:cs="Arial"/>
              </w:rPr>
              <w:t>dB</w:t>
            </w:r>
          </w:p>
        </w:tc>
        <w:tc>
          <w:tcPr>
            <w:tcW w:w="3981" w:type="dxa"/>
            <w:vMerge/>
            <w:tcBorders>
              <w:left w:val="single" w:sz="4" w:space="0" w:color="auto"/>
              <w:right w:val="single" w:sz="4" w:space="0" w:color="auto"/>
            </w:tcBorders>
            <w:vAlign w:val="center"/>
            <w:hideMark/>
          </w:tcPr>
          <w:p w14:paraId="0B58B79C" w14:textId="77777777" w:rsidR="005F7690" w:rsidRPr="00796872" w:rsidRDefault="005F7690" w:rsidP="00583926">
            <w:pPr>
              <w:pStyle w:val="TAC"/>
              <w:rPr>
                <w:rFonts w:cs="Arial"/>
              </w:rPr>
            </w:pPr>
          </w:p>
        </w:tc>
      </w:tr>
      <w:tr w:rsidR="005F7690" w:rsidRPr="00796872" w14:paraId="2FCDCB7B" w14:textId="77777777" w:rsidTr="0058392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41E97D" w14:textId="77777777" w:rsidR="005F7690" w:rsidRPr="00796872" w:rsidRDefault="005F7690" w:rsidP="00583926">
            <w:pPr>
              <w:pStyle w:val="TAL"/>
              <w:rPr>
                <w:rFonts w:cs="Arial"/>
              </w:rPr>
            </w:pPr>
            <w:r w:rsidRPr="00796872">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18A731C9" w14:textId="77777777" w:rsidR="005F7690" w:rsidRPr="00796872" w:rsidRDefault="005F7690" w:rsidP="00583926">
            <w:pPr>
              <w:pStyle w:val="TAC"/>
              <w:rPr>
                <w:rFonts w:cs="Arial"/>
              </w:rPr>
            </w:pPr>
            <w:r w:rsidRPr="00796872">
              <w:rPr>
                <w:rFonts w:cs="Arial"/>
              </w:rPr>
              <w:t>dB</w:t>
            </w:r>
          </w:p>
        </w:tc>
        <w:tc>
          <w:tcPr>
            <w:tcW w:w="3981" w:type="dxa"/>
            <w:vMerge/>
            <w:tcBorders>
              <w:left w:val="single" w:sz="4" w:space="0" w:color="auto"/>
              <w:right w:val="single" w:sz="4" w:space="0" w:color="auto"/>
            </w:tcBorders>
            <w:vAlign w:val="center"/>
            <w:hideMark/>
          </w:tcPr>
          <w:p w14:paraId="612DA989" w14:textId="77777777" w:rsidR="005F7690" w:rsidRPr="00796872" w:rsidRDefault="005F7690" w:rsidP="00583926">
            <w:pPr>
              <w:pStyle w:val="TAC"/>
              <w:rPr>
                <w:rFonts w:cs="Arial"/>
              </w:rPr>
            </w:pPr>
          </w:p>
        </w:tc>
      </w:tr>
      <w:tr w:rsidR="005F7690" w:rsidRPr="00796872" w14:paraId="6292E70A" w14:textId="77777777" w:rsidTr="0058392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503F7F1" w14:textId="77777777" w:rsidR="005F7690" w:rsidRPr="00796872" w:rsidRDefault="005F7690" w:rsidP="00583926">
            <w:pPr>
              <w:pStyle w:val="TAL"/>
              <w:rPr>
                <w:rFonts w:cs="Arial"/>
              </w:rPr>
            </w:pPr>
            <w:r w:rsidRPr="00796872">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044B8C41" w14:textId="77777777" w:rsidR="005F7690" w:rsidRPr="00796872" w:rsidRDefault="005F7690" w:rsidP="00583926">
            <w:pPr>
              <w:pStyle w:val="TAC"/>
              <w:rPr>
                <w:rFonts w:cs="Arial"/>
              </w:rPr>
            </w:pPr>
            <w:r w:rsidRPr="00796872">
              <w:rPr>
                <w:rFonts w:cs="Arial"/>
              </w:rPr>
              <w:t>dB</w:t>
            </w:r>
          </w:p>
        </w:tc>
        <w:tc>
          <w:tcPr>
            <w:tcW w:w="3981" w:type="dxa"/>
            <w:vMerge/>
            <w:tcBorders>
              <w:left w:val="single" w:sz="4" w:space="0" w:color="auto"/>
              <w:right w:val="single" w:sz="4" w:space="0" w:color="auto"/>
            </w:tcBorders>
            <w:vAlign w:val="center"/>
            <w:hideMark/>
          </w:tcPr>
          <w:p w14:paraId="615059D3" w14:textId="77777777" w:rsidR="005F7690" w:rsidRPr="00796872" w:rsidRDefault="005F7690" w:rsidP="00583926">
            <w:pPr>
              <w:pStyle w:val="TAC"/>
              <w:rPr>
                <w:rFonts w:cs="Arial"/>
              </w:rPr>
            </w:pPr>
          </w:p>
        </w:tc>
      </w:tr>
      <w:tr w:rsidR="005F7690" w:rsidRPr="00796872" w14:paraId="3DDAA565" w14:textId="77777777" w:rsidTr="0058392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B66059" w14:textId="77777777" w:rsidR="005F7690" w:rsidRPr="00796872" w:rsidRDefault="005F7690" w:rsidP="00583926">
            <w:pPr>
              <w:pStyle w:val="TAL"/>
              <w:rPr>
                <w:rFonts w:cs="Arial"/>
              </w:rPr>
            </w:pPr>
            <w:r w:rsidRPr="00796872">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479AF785" w14:textId="77777777" w:rsidR="005F7690" w:rsidRPr="00796872" w:rsidRDefault="005F7690" w:rsidP="00583926">
            <w:pPr>
              <w:pStyle w:val="TAC"/>
              <w:rPr>
                <w:rFonts w:cs="Arial"/>
              </w:rPr>
            </w:pPr>
            <w:r w:rsidRPr="00796872">
              <w:rPr>
                <w:rFonts w:cs="Arial"/>
              </w:rPr>
              <w:t>dB</w:t>
            </w:r>
          </w:p>
        </w:tc>
        <w:tc>
          <w:tcPr>
            <w:tcW w:w="3981" w:type="dxa"/>
            <w:vMerge/>
            <w:tcBorders>
              <w:left w:val="single" w:sz="4" w:space="0" w:color="auto"/>
              <w:right w:val="single" w:sz="4" w:space="0" w:color="auto"/>
            </w:tcBorders>
            <w:vAlign w:val="center"/>
            <w:hideMark/>
          </w:tcPr>
          <w:p w14:paraId="1F168435" w14:textId="77777777" w:rsidR="005F7690" w:rsidRPr="00796872" w:rsidRDefault="005F7690" w:rsidP="00583926">
            <w:pPr>
              <w:pStyle w:val="TAC"/>
              <w:rPr>
                <w:rFonts w:cs="Arial"/>
              </w:rPr>
            </w:pPr>
          </w:p>
        </w:tc>
      </w:tr>
      <w:tr w:rsidR="005F7690" w:rsidRPr="00796872" w14:paraId="704C69B9" w14:textId="77777777" w:rsidTr="0058392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807D9C1" w14:textId="77777777" w:rsidR="005F7690" w:rsidRPr="00796872" w:rsidRDefault="005F7690" w:rsidP="00583926">
            <w:pPr>
              <w:pStyle w:val="TAL"/>
              <w:rPr>
                <w:rFonts w:cs="Arial"/>
              </w:rPr>
            </w:pPr>
            <w:r w:rsidRPr="00796872">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30396E39" w14:textId="77777777" w:rsidR="005F7690" w:rsidRPr="00796872" w:rsidRDefault="005F7690" w:rsidP="00583926">
            <w:pPr>
              <w:pStyle w:val="TAC"/>
              <w:rPr>
                <w:rFonts w:cs="Arial"/>
              </w:rPr>
            </w:pPr>
            <w:r w:rsidRPr="00796872">
              <w:rPr>
                <w:rFonts w:cs="Arial"/>
              </w:rPr>
              <w:t>dB</w:t>
            </w:r>
          </w:p>
        </w:tc>
        <w:tc>
          <w:tcPr>
            <w:tcW w:w="3981" w:type="dxa"/>
            <w:vMerge/>
            <w:tcBorders>
              <w:left w:val="single" w:sz="4" w:space="0" w:color="auto"/>
              <w:right w:val="single" w:sz="4" w:space="0" w:color="auto"/>
            </w:tcBorders>
            <w:vAlign w:val="center"/>
            <w:hideMark/>
          </w:tcPr>
          <w:p w14:paraId="26464186" w14:textId="77777777" w:rsidR="005F7690" w:rsidRPr="00796872" w:rsidRDefault="005F7690" w:rsidP="00583926">
            <w:pPr>
              <w:pStyle w:val="TAC"/>
              <w:rPr>
                <w:rFonts w:cs="Arial"/>
              </w:rPr>
            </w:pPr>
          </w:p>
        </w:tc>
      </w:tr>
      <w:tr w:rsidR="005F7690" w:rsidRPr="00796872" w14:paraId="06FFB7E8" w14:textId="77777777" w:rsidTr="0058392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E80D951" w14:textId="77777777" w:rsidR="005F7690" w:rsidRPr="00796872" w:rsidRDefault="005F7690" w:rsidP="00583926">
            <w:pPr>
              <w:pStyle w:val="TAL"/>
              <w:rPr>
                <w:rFonts w:cs="Arial"/>
              </w:rPr>
            </w:pPr>
            <w:r w:rsidRPr="00796872">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01DBCAF" w14:textId="77777777" w:rsidR="005F7690" w:rsidRPr="00796872" w:rsidRDefault="005F7690" w:rsidP="00583926">
            <w:pPr>
              <w:pStyle w:val="TAC"/>
              <w:rPr>
                <w:rFonts w:cs="Arial"/>
              </w:rPr>
            </w:pPr>
            <w:r w:rsidRPr="00796872">
              <w:rPr>
                <w:rFonts w:cs="Arial"/>
              </w:rPr>
              <w:t>dB</w:t>
            </w:r>
          </w:p>
        </w:tc>
        <w:tc>
          <w:tcPr>
            <w:tcW w:w="3981" w:type="dxa"/>
            <w:vMerge/>
            <w:tcBorders>
              <w:left w:val="single" w:sz="4" w:space="0" w:color="auto"/>
              <w:right w:val="single" w:sz="4" w:space="0" w:color="auto"/>
            </w:tcBorders>
            <w:vAlign w:val="center"/>
            <w:hideMark/>
          </w:tcPr>
          <w:p w14:paraId="3FDC719F" w14:textId="77777777" w:rsidR="005F7690" w:rsidRPr="00796872" w:rsidRDefault="005F7690" w:rsidP="00583926">
            <w:pPr>
              <w:pStyle w:val="TAC"/>
              <w:rPr>
                <w:rFonts w:cs="Arial"/>
              </w:rPr>
            </w:pPr>
          </w:p>
        </w:tc>
      </w:tr>
      <w:tr w:rsidR="005F7690" w:rsidRPr="00796872" w14:paraId="5CD15324" w14:textId="77777777" w:rsidTr="0058392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B3EFC47" w14:textId="77777777" w:rsidR="005F7690" w:rsidRPr="00796872" w:rsidRDefault="005F7690" w:rsidP="00583926">
            <w:pPr>
              <w:pStyle w:val="TAL"/>
              <w:rPr>
                <w:rFonts w:cs="Arial"/>
              </w:rPr>
            </w:pPr>
            <w:r w:rsidRPr="00796872">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5A60DDB9" w14:textId="77777777" w:rsidR="005F7690" w:rsidRPr="00796872" w:rsidRDefault="005F7690" w:rsidP="00583926">
            <w:pPr>
              <w:pStyle w:val="TAC"/>
              <w:rPr>
                <w:rFonts w:cs="Arial"/>
              </w:rPr>
            </w:pPr>
            <w:r w:rsidRPr="00796872">
              <w:rPr>
                <w:rFonts w:cs="Arial"/>
              </w:rPr>
              <w:t>dB</w:t>
            </w:r>
          </w:p>
        </w:tc>
        <w:tc>
          <w:tcPr>
            <w:tcW w:w="3981" w:type="dxa"/>
            <w:vMerge/>
            <w:tcBorders>
              <w:left w:val="single" w:sz="4" w:space="0" w:color="auto"/>
              <w:right w:val="single" w:sz="4" w:space="0" w:color="auto"/>
            </w:tcBorders>
            <w:vAlign w:val="center"/>
            <w:hideMark/>
          </w:tcPr>
          <w:p w14:paraId="5126E94F" w14:textId="77777777" w:rsidR="005F7690" w:rsidRPr="00796872" w:rsidRDefault="005F7690" w:rsidP="00583926">
            <w:pPr>
              <w:pStyle w:val="TAC"/>
              <w:rPr>
                <w:rFonts w:cs="Arial"/>
              </w:rPr>
            </w:pPr>
          </w:p>
        </w:tc>
      </w:tr>
      <w:tr w:rsidR="005F7690" w:rsidRPr="00796872" w14:paraId="32CABE8E" w14:textId="77777777" w:rsidTr="0058392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56F64F1" w14:textId="77777777" w:rsidR="005F7690" w:rsidRPr="00796872" w:rsidRDefault="005F7690" w:rsidP="00583926">
            <w:pPr>
              <w:pStyle w:val="TAL"/>
              <w:rPr>
                <w:rFonts w:cs="Arial"/>
              </w:rPr>
            </w:pPr>
            <w:r w:rsidRPr="00796872">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D805BB9" w14:textId="77777777" w:rsidR="005F7690" w:rsidRPr="00796872" w:rsidRDefault="005F7690" w:rsidP="00583926">
            <w:pPr>
              <w:pStyle w:val="TAC"/>
              <w:rPr>
                <w:rFonts w:cs="Arial"/>
              </w:rPr>
            </w:pPr>
            <w:r w:rsidRPr="00796872">
              <w:rPr>
                <w:rFonts w:cs="Arial"/>
              </w:rPr>
              <w:t>dB</w:t>
            </w:r>
          </w:p>
        </w:tc>
        <w:tc>
          <w:tcPr>
            <w:tcW w:w="3981" w:type="dxa"/>
            <w:vMerge/>
            <w:tcBorders>
              <w:left w:val="single" w:sz="4" w:space="0" w:color="auto"/>
              <w:right w:val="single" w:sz="4" w:space="0" w:color="auto"/>
            </w:tcBorders>
            <w:vAlign w:val="center"/>
            <w:hideMark/>
          </w:tcPr>
          <w:p w14:paraId="404BB0CF" w14:textId="77777777" w:rsidR="005F7690" w:rsidRPr="00796872" w:rsidRDefault="005F7690" w:rsidP="00583926">
            <w:pPr>
              <w:pStyle w:val="TAC"/>
              <w:rPr>
                <w:rFonts w:cs="Arial"/>
              </w:rPr>
            </w:pPr>
          </w:p>
        </w:tc>
      </w:tr>
      <w:tr w:rsidR="005F7690" w:rsidRPr="00796872" w14:paraId="553B46AF" w14:textId="77777777" w:rsidTr="0058392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6FD20C2" w14:textId="77777777" w:rsidR="005F7690" w:rsidRPr="00796872" w:rsidRDefault="005F7690" w:rsidP="00583926">
            <w:pPr>
              <w:pStyle w:val="TAL"/>
              <w:rPr>
                <w:rFonts w:cs="Arial"/>
              </w:rPr>
            </w:pPr>
            <w:proofErr w:type="spellStart"/>
            <w:r w:rsidRPr="00796872">
              <w:rPr>
                <w:rFonts w:cs="Arial"/>
              </w:rPr>
              <w:t>OCNG_RA</w:t>
            </w:r>
            <w:r w:rsidRPr="00796872">
              <w:rPr>
                <w:rFonts w:cs="Arial"/>
                <w:vertAlign w:val="superscript"/>
              </w:rPr>
              <w:t>Note</w:t>
            </w:r>
            <w:proofErr w:type="spellEnd"/>
            <w:r w:rsidRPr="00796872">
              <w:rPr>
                <w:rFonts w:cs="Arial"/>
                <w:vertAlign w:val="superscript"/>
              </w:rPr>
              <w:t xml:space="preserve"> 3</w:t>
            </w:r>
          </w:p>
        </w:tc>
        <w:tc>
          <w:tcPr>
            <w:tcW w:w="1418" w:type="dxa"/>
            <w:tcBorders>
              <w:top w:val="single" w:sz="4" w:space="0" w:color="auto"/>
              <w:left w:val="single" w:sz="4" w:space="0" w:color="auto"/>
              <w:bottom w:val="single" w:sz="4" w:space="0" w:color="auto"/>
              <w:right w:val="single" w:sz="4" w:space="0" w:color="auto"/>
            </w:tcBorders>
            <w:hideMark/>
          </w:tcPr>
          <w:p w14:paraId="57DE7DC7" w14:textId="77777777" w:rsidR="005F7690" w:rsidRPr="00796872" w:rsidRDefault="005F7690" w:rsidP="00583926">
            <w:pPr>
              <w:pStyle w:val="TAC"/>
              <w:rPr>
                <w:rFonts w:cs="Arial"/>
              </w:rPr>
            </w:pPr>
            <w:r w:rsidRPr="00796872">
              <w:rPr>
                <w:rFonts w:cs="Arial"/>
              </w:rPr>
              <w:t>dB</w:t>
            </w:r>
          </w:p>
        </w:tc>
        <w:tc>
          <w:tcPr>
            <w:tcW w:w="3981" w:type="dxa"/>
            <w:vMerge/>
            <w:tcBorders>
              <w:left w:val="single" w:sz="4" w:space="0" w:color="auto"/>
              <w:right w:val="single" w:sz="4" w:space="0" w:color="auto"/>
            </w:tcBorders>
            <w:vAlign w:val="center"/>
            <w:hideMark/>
          </w:tcPr>
          <w:p w14:paraId="0D8C2A31" w14:textId="77777777" w:rsidR="005F7690" w:rsidRPr="00796872" w:rsidRDefault="005F7690" w:rsidP="00583926">
            <w:pPr>
              <w:pStyle w:val="TAC"/>
              <w:rPr>
                <w:rFonts w:cs="Arial"/>
              </w:rPr>
            </w:pPr>
          </w:p>
        </w:tc>
      </w:tr>
      <w:tr w:rsidR="005F7690" w:rsidRPr="00796872" w14:paraId="3EEBEE31" w14:textId="77777777" w:rsidTr="0058392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E1379D8" w14:textId="77777777" w:rsidR="005F7690" w:rsidRPr="00796872" w:rsidRDefault="005F7690" w:rsidP="00583926">
            <w:pPr>
              <w:pStyle w:val="TAL"/>
              <w:rPr>
                <w:rFonts w:cs="Arial"/>
              </w:rPr>
            </w:pPr>
            <w:proofErr w:type="spellStart"/>
            <w:r w:rsidRPr="00796872">
              <w:rPr>
                <w:rFonts w:cs="Arial"/>
              </w:rPr>
              <w:t>OCNG_RB</w:t>
            </w:r>
            <w:r w:rsidRPr="00796872">
              <w:rPr>
                <w:rFonts w:cs="Arial"/>
                <w:vertAlign w:val="superscript"/>
              </w:rPr>
              <w:t>Note</w:t>
            </w:r>
            <w:proofErr w:type="spellEnd"/>
            <w:r w:rsidRPr="00796872">
              <w:rPr>
                <w:rFonts w:cs="Arial"/>
                <w:vertAlign w:val="superscript"/>
              </w:rPr>
              <w:t xml:space="preserve"> 3</w:t>
            </w:r>
          </w:p>
        </w:tc>
        <w:tc>
          <w:tcPr>
            <w:tcW w:w="1418" w:type="dxa"/>
            <w:tcBorders>
              <w:top w:val="single" w:sz="4" w:space="0" w:color="auto"/>
              <w:left w:val="single" w:sz="4" w:space="0" w:color="auto"/>
              <w:bottom w:val="single" w:sz="4" w:space="0" w:color="auto"/>
              <w:right w:val="single" w:sz="4" w:space="0" w:color="auto"/>
            </w:tcBorders>
            <w:hideMark/>
          </w:tcPr>
          <w:p w14:paraId="2C363E3E" w14:textId="77777777" w:rsidR="005F7690" w:rsidRPr="00796872" w:rsidRDefault="005F7690" w:rsidP="00583926">
            <w:pPr>
              <w:pStyle w:val="TAC"/>
              <w:rPr>
                <w:rFonts w:cs="Arial"/>
              </w:rPr>
            </w:pPr>
            <w:r w:rsidRPr="00796872">
              <w:rPr>
                <w:rFonts w:cs="Arial"/>
              </w:rPr>
              <w:t>dB</w:t>
            </w:r>
          </w:p>
        </w:tc>
        <w:tc>
          <w:tcPr>
            <w:tcW w:w="3981" w:type="dxa"/>
            <w:vMerge/>
            <w:tcBorders>
              <w:left w:val="single" w:sz="4" w:space="0" w:color="auto"/>
              <w:bottom w:val="single" w:sz="4" w:space="0" w:color="auto"/>
              <w:right w:val="single" w:sz="4" w:space="0" w:color="auto"/>
            </w:tcBorders>
            <w:vAlign w:val="center"/>
            <w:hideMark/>
          </w:tcPr>
          <w:p w14:paraId="37FEA425" w14:textId="77777777" w:rsidR="005F7690" w:rsidRPr="00796872" w:rsidRDefault="005F7690" w:rsidP="00583926">
            <w:pPr>
              <w:pStyle w:val="TAC"/>
              <w:rPr>
                <w:rFonts w:cs="Arial"/>
              </w:rPr>
            </w:pPr>
          </w:p>
        </w:tc>
      </w:tr>
      <w:tr w:rsidR="005F7690" w:rsidRPr="00796872" w14:paraId="284D27BD" w14:textId="77777777" w:rsidTr="00583926">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1DA3F7" w14:textId="77777777" w:rsidR="005F7690" w:rsidRPr="00796872" w:rsidRDefault="005F7690" w:rsidP="00583926">
            <w:pPr>
              <w:pStyle w:val="TAL"/>
              <w:rPr>
                <w:rFonts w:cs="Arial"/>
                <w:lang w:eastAsia="ja-JP"/>
              </w:rPr>
            </w:pPr>
            <w:proofErr w:type="spellStart"/>
            <w:r w:rsidRPr="00796872">
              <w:rPr>
                <w:rFonts w:cs="Arial"/>
              </w:rPr>
              <w:t>N</w:t>
            </w:r>
            <w:r w:rsidRPr="00796872">
              <w:rPr>
                <w:rFonts w:cs="Arial"/>
                <w:vertAlign w:val="subscript"/>
              </w:rPr>
              <w:t>oc</w:t>
            </w:r>
            <w:r w:rsidRPr="00796872">
              <w:rPr>
                <w:rFonts w:cs="Arial"/>
                <w:vertAlign w:val="superscript"/>
              </w:rPr>
              <w:t>Note</w:t>
            </w:r>
            <w:proofErr w:type="spellEnd"/>
            <w:r w:rsidRPr="00796872">
              <w:rPr>
                <w:rFonts w:cs="Arial"/>
                <w:vertAlign w:val="superscript"/>
              </w:rPr>
              <w:t xml:space="preserve"> 4</w:t>
            </w:r>
          </w:p>
        </w:tc>
        <w:tc>
          <w:tcPr>
            <w:tcW w:w="1418" w:type="dxa"/>
            <w:tcBorders>
              <w:top w:val="single" w:sz="4" w:space="0" w:color="auto"/>
              <w:left w:val="single" w:sz="4" w:space="0" w:color="auto"/>
              <w:bottom w:val="single" w:sz="4" w:space="0" w:color="auto"/>
              <w:right w:val="single" w:sz="4" w:space="0" w:color="auto"/>
            </w:tcBorders>
            <w:hideMark/>
          </w:tcPr>
          <w:p w14:paraId="18283697" w14:textId="77777777" w:rsidR="005F7690" w:rsidRPr="00796872" w:rsidRDefault="005F7690" w:rsidP="00583926">
            <w:pPr>
              <w:pStyle w:val="TAC"/>
              <w:rPr>
                <w:rFonts w:cs="Arial"/>
                <w:lang w:eastAsia="ja-JP"/>
              </w:rPr>
            </w:pPr>
            <w:r w:rsidRPr="00796872">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59C2FC12" w14:textId="77777777" w:rsidR="005F7690" w:rsidRPr="00796872" w:rsidRDefault="005F7690" w:rsidP="00583926">
            <w:pPr>
              <w:pStyle w:val="TAC"/>
              <w:rPr>
                <w:rFonts w:cs="Arial"/>
              </w:rPr>
            </w:pPr>
            <w:r w:rsidRPr="00796872">
              <w:rPr>
                <w:rFonts w:cs="Arial"/>
              </w:rPr>
              <w:t>-104</w:t>
            </w:r>
          </w:p>
        </w:tc>
      </w:tr>
      <w:tr w:rsidR="005F7690" w:rsidRPr="00796872" w14:paraId="2F80B389" w14:textId="77777777" w:rsidTr="00583926">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32FA5866" w14:textId="77777777" w:rsidR="005F7690" w:rsidRPr="00796872" w:rsidRDefault="005F7690" w:rsidP="00583926">
            <w:pPr>
              <w:pStyle w:val="TAL"/>
              <w:rPr>
                <w:rFonts w:cs="Arial"/>
              </w:rPr>
            </w:pPr>
            <w:proofErr w:type="spellStart"/>
            <w:r w:rsidRPr="00796872">
              <w:rPr>
                <w:rFonts w:cs="Arial"/>
              </w:rPr>
              <w:t>Ê</w:t>
            </w:r>
            <w:r w:rsidRPr="00796872">
              <w:rPr>
                <w:rFonts w:cs="Arial"/>
                <w:vertAlign w:val="subscript"/>
              </w:rPr>
              <w:t>s</w:t>
            </w:r>
            <w:proofErr w:type="spellEnd"/>
            <w:r w:rsidRPr="00796872">
              <w:rPr>
                <w:rFonts w:cs="Arial"/>
              </w:rPr>
              <w:t>/</w:t>
            </w:r>
            <w:proofErr w:type="spellStart"/>
            <w:r w:rsidRPr="00796872">
              <w:rPr>
                <w:rFonts w:cs="Arial"/>
              </w:rPr>
              <w:t>N</w:t>
            </w:r>
            <w:r w:rsidRPr="00796872">
              <w:rPr>
                <w:rFonts w:cs="Arial"/>
                <w:vertAlign w:val="subscript"/>
              </w:rPr>
              <w:t>oc</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91E199F" w14:textId="77777777" w:rsidR="005F7690" w:rsidRPr="00796872" w:rsidRDefault="005F7690" w:rsidP="00583926">
            <w:pPr>
              <w:pStyle w:val="TAC"/>
              <w:rPr>
                <w:rFonts w:cs="Arial"/>
              </w:rPr>
            </w:pPr>
            <w:r w:rsidRPr="00796872">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22C9B710" w14:textId="77777777" w:rsidR="005F7690" w:rsidRPr="00796872" w:rsidRDefault="005F7690" w:rsidP="00583926">
            <w:pPr>
              <w:pStyle w:val="TAC"/>
              <w:rPr>
                <w:rFonts w:cs="Arial"/>
              </w:rPr>
            </w:pPr>
            <w:r w:rsidRPr="00796872">
              <w:rPr>
                <w:rFonts w:cs="Arial"/>
              </w:rPr>
              <w:t>17</w:t>
            </w:r>
          </w:p>
        </w:tc>
      </w:tr>
      <w:tr w:rsidR="005F7690" w:rsidRPr="00796872" w14:paraId="0E3BB5BA" w14:textId="77777777" w:rsidTr="00583926">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774569F" w14:textId="77777777" w:rsidR="005F7690" w:rsidRPr="00796872" w:rsidRDefault="005F7690" w:rsidP="00583926">
            <w:pPr>
              <w:pStyle w:val="TAL"/>
              <w:rPr>
                <w:rFonts w:cs="Arial"/>
              </w:rPr>
            </w:pPr>
            <w:proofErr w:type="spellStart"/>
            <w:r w:rsidRPr="00796872">
              <w:rPr>
                <w:rFonts w:cs="Arial"/>
              </w:rPr>
              <w:t>Ê</w:t>
            </w:r>
            <w:r w:rsidRPr="00796872">
              <w:rPr>
                <w:rFonts w:cs="Arial"/>
                <w:vertAlign w:val="subscript"/>
              </w:rPr>
              <w:t>s</w:t>
            </w:r>
            <w:proofErr w:type="spellEnd"/>
            <w:r w:rsidRPr="00796872">
              <w:rPr>
                <w:rFonts w:cs="Arial"/>
              </w:rPr>
              <w:t>/</w:t>
            </w:r>
            <w:proofErr w:type="spellStart"/>
            <w:r w:rsidRPr="00796872">
              <w:rPr>
                <w:rFonts w:cs="Arial"/>
              </w:rPr>
              <w:t>I</w:t>
            </w:r>
            <w:r w:rsidRPr="00796872">
              <w:rPr>
                <w:rFonts w:cs="Arial"/>
                <w:vertAlign w:val="subscript"/>
              </w:rPr>
              <w:t>ot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52C1962" w14:textId="77777777" w:rsidR="005F7690" w:rsidRPr="00796872" w:rsidRDefault="005F7690" w:rsidP="00583926">
            <w:pPr>
              <w:pStyle w:val="TAC"/>
              <w:rPr>
                <w:rFonts w:cs="Arial"/>
              </w:rPr>
            </w:pPr>
            <w:r w:rsidRPr="00796872">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47D695C0" w14:textId="77777777" w:rsidR="005F7690" w:rsidRPr="00796872" w:rsidRDefault="005F7690" w:rsidP="00583926">
            <w:pPr>
              <w:pStyle w:val="TAC"/>
              <w:rPr>
                <w:rFonts w:cs="Arial"/>
              </w:rPr>
            </w:pPr>
            <w:r w:rsidRPr="00796872">
              <w:rPr>
                <w:rFonts w:cs="Arial"/>
              </w:rPr>
              <w:t>17</w:t>
            </w:r>
          </w:p>
        </w:tc>
      </w:tr>
      <w:tr w:rsidR="005F7690" w:rsidRPr="00796872" w14:paraId="0EDF4E79" w14:textId="77777777" w:rsidTr="00583926">
        <w:trPr>
          <w:cantSplit/>
          <w:trHeight w:val="129"/>
          <w:jc w:val="center"/>
        </w:trPr>
        <w:tc>
          <w:tcPr>
            <w:tcW w:w="3699" w:type="dxa"/>
            <w:tcBorders>
              <w:top w:val="single" w:sz="4" w:space="0" w:color="auto"/>
              <w:left w:val="single" w:sz="4" w:space="0" w:color="auto"/>
              <w:bottom w:val="single" w:sz="4" w:space="0" w:color="auto"/>
              <w:right w:val="single" w:sz="4" w:space="0" w:color="auto"/>
            </w:tcBorders>
            <w:hideMark/>
          </w:tcPr>
          <w:p w14:paraId="23B76548" w14:textId="77777777" w:rsidR="005F7690" w:rsidRPr="00796872" w:rsidRDefault="005F7690" w:rsidP="00583926">
            <w:pPr>
              <w:pStyle w:val="TAL"/>
              <w:rPr>
                <w:rFonts w:cs="Arial"/>
                <w:lang w:eastAsia="ja-JP"/>
              </w:rPr>
            </w:pPr>
            <w:r w:rsidRPr="00796872">
              <w:rPr>
                <w:rFonts w:cs="Arial"/>
              </w:rPr>
              <w:t>RSRP</w:t>
            </w:r>
            <w:r w:rsidRPr="00796872">
              <w:rPr>
                <w:rFonts w:cs="Arial"/>
                <w:vertAlign w:val="superscript"/>
              </w:rPr>
              <w:t xml:space="preserve"> Note 5</w:t>
            </w:r>
          </w:p>
        </w:tc>
        <w:tc>
          <w:tcPr>
            <w:tcW w:w="1418" w:type="dxa"/>
            <w:tcBorders>
              <w:top w:val="single" w:sz="4" w:space="0" w:color="auto"/>
              <w:left w:val="single" w:sz="4" w:space="0" w:color="auto"/>
              <w:bottom w:val="single" w:sz="4" w:space="0" w:color="auto"/>
              <w:right w:val="single" w:sz="4" w:space="0" w:color="auto"/>
            </w:tcBorders>
            <w:hideMark/>
          </w:tcPr>
          <w:p w14:paraId="4DB54449" w14:textId="77777777" w:rsidR="005F7690" w:rsidRPr="00796872" w:rsidRDefault="005F7690" w:rsidP="00583926">
            <w:pPr>
              <w:pStyle w:val="TAC"/>
              <w:rPr>
                <w:rFonts w:cs="Arial"/>
                <w:lang w:eastAsia="ja-JP"/>
              </w:rPr>
            </w:pPr>
            <w:r w:rsidRPr="00796872">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3E098926" w14:textId="77777777" w:rsidR="005F7690" w:rsidRPr="00796872" w:rsidRDefault="005F7690" w:rsidP="00583926">
            <w:pPr>
              <w:pStyle w:val="TAC"/>
              <w:rPr>
                <w:rFonts w:cs="Arial"/>
              </w:rPr>
            </w:pPr>
            <w:r w:rsidRPr="00796872">
              <w:rPr>
                <w:rFonts w:cs="Arial"/>
              </w:rPr>
              <w:t>-87</w:t>
            </w:r>
          </w:p>
        </w:tc>
      </w:tr>
      <w:tr w:rsidR="005F7690" w:rsidRPr="00796872" w14:paraId="3CFF22B4" w14:textId="77777777" w:rsidTr="0058392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D23F5E" w14:textId="77777777" w:rsidR="005F7690" w:rsidRPr="00796872" w:rsidRDefault="005F7690" w:rsidP="00583926">
            <w:pPr>
              <w:pStyle w:val="TAL"/>
              <w:rPr>
                <w:rFonts w:cs="Arial"/>
                <w:lang w:eastAsia="ja-JP"/>
              </w:rPr>
            </w:pPr>
            <w:r w:rsidRPr="00796872">
              <w:rPr>
                <w:rFonts w:cs="Arial"/>
              </w:rPr>
              <w:t>SCH_RP</w:t>
            </w:r>
            <w:r w:rsidRPr="00796872">
              <w:rPr>
                <w:rFonts w:cs="Arial"/>
                <w:vertAlign w:val="superscript"/>
              </w:rPr>
              <w:t xml:space="preserve"> Note 5</w:t>
            </w:r>
          </w:p>
        </w:tc>
        <w:tc>
          <w:tcPr>
            <w:tcW w:w="1418" w:type="dxa"/>
            <w:tcBorders>
              <w:top w:val="single" w:sz="4" w:space="0" w:color="auto"/>
              <w:left w:val="single" w:sz="4" w:space="0" w:color="auto"/>
              <w:bottom w:val="single" w:sz="4" w:space="0" w:color="auto"/>
              <w:right w:val="single" w:sz="4" w:space="0" w:color="auto"/>
            </w:tcBorders>
            <w:hideMark/>
          </w:tcPr>
          <w:p w14:paraId="47D5B098" w14:textId="77777777" w:rsidR="005F7690" w:rsidRPr="00796872" w:rsidRDefault="005F7690" w:rsidP="00583926">
            <w:pPr>
              <w:pStyle w:val="TAC"/>
              <w:rPr>
                <w:rFonts w:cs="Arial"/>
                <w:lang w:eastAsia="ja-JP"/>
              </w:rPr>
            </w:pPr>
            <w:r w:rsidRPr="00796872">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6BE4A0F1" w14:textId="77777777" w:rsidR="005F7690" w:rsidRPr="00796872" w:rsidRDefault="005F7690" w:rsidP="00583926">
            <w:pPr>
              <w:pStyle w:val="TAC"/>
              <w:rPr>
                <w:rFonts w:cs="Arial"/>
              </w:rPr>
            </w:pPr>
            <w:r w:rsidRPr="00796872">
              <w:rPr>
                <w:rFonts w:cs="Arial"/>
              </w:rPr>
              <w:t>-87</w:t>
            </w:r>
          </w:p>
        </w:tc>
      </w:tr>
      <w:tr w:rsidR="005F7690" w:rsidRPr="00796872" w14:paraId="7CF74C76" w14:textId="77777777" w:rsidTr="0058392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2E335A0" w14:textId="77777777" w:rsidR="005F7690" w:rsidRPr="00796872" w:rsidRDefault="005F7690" w:rsidP="00583926">
            <w:pPr>
              <w:pStyle w:val="TAL"/>
              <w:rPr>
                <w:rFonts w:cs="Arial"/>
              </w:rPr>
            </w:pPr>
            <w:r w:rsidRPr="00796872">
              <w:rPr>
                <w:rFonts w:cs="Arial"/>
              </w:rPr>
              <w:t>Io</w:t>
            </w:r>
            <w:r w:rsidRPr="00796872">
              <w:rPr>
                <w:rFonts w:cs="Arial"/>
                <w:vertAlign w:val="superscript"/>
              </w:rPr>
              <w:t xml:space="preserve"> Note 5</w:t>
            </w:r>
          </w:p>
        </w:tc>
        <w:tc>
          <w:tcPr>
            <w:tcW w:w="1418" w:type="dxa"/>
            <w:tcBorders>
              <w:top w:val="single" w:sz="4" w:space="0" w:color="auto"/>
              <w:left w:val="single" w:sz="4" w:space="0" w:color="auto"/>
              <w:bottom w:val="single" w:sz="4" w:space="0" w:color="auto"/>
              <w:right w:val="single" w:sz="4" w:space="0" w:color="auto"/>
            </w:tcBorders>
            <w:hideMark/>
          </w:tcPr>
          <w:p w14:paraId="018CF3A0" w14:textId="77777777" w:rsidR="005F7690" w:rsidRPr="00796872" w:rsidRDefault="005F7690" w:rsidP="00583926">
            <w:pPr>
              <w:pStyle w:val="TAC"/>
              <w:rPr>
                <w:rFonts w:cs="Arial"/>
              </w:rPr>
            </w:pPr>
            <w:r w:rsidRPr="00796872">
              <w:rPr>
                <w:rFonts w:cs="Arial"/>
              </w:rPr>
              <w:t>dBm/Ch BW</w:t>
            </w:r>
          </w:p>
        </w:tc>
        <w:tc>
          <w:tcPr>
            <w:tcW w:w="3981" w:type="dxa"/>
            <w:tcBorders>
              <w:top w:val="single" w:sz="4" w:space="0" w:color="auto"/>
              <w:left w:val="single" w:sz="4" w:space="0" w:color="auto"/>
              <w:bottom w:val="single" w:sz="4" w:space="0" w:color="auto"/>
              <w:right w:val="single" w:sz="4" w:space="0" w:color="auto"/>
            </w:tcBorders>
            <w:hideMark/>
          </w:tcPr>
          <w:p w14:paraId="176AF2F5" w14:textId="77777777" w:rsidR="005F7690" w:rsidRPr="00796872" w:rsidRDefault="005F7690" w:rsidP="00583926">
            <w:pPr>
              <w:pStyle w:val="TAC"/>
              <w:rPr>
                <w:rFonts w:cs="Arial"/>
              </w:rPr>
            </w:pPr>
            <w:r w:rsidRPr="00796872">
              <w:rPr>
                <w:rFonts w:cs="Arial"/>
              </w:rPr>
              <w:t>-59.13 + 10</w:t>
            </w:r>
            <w:proofErr w:type="gramStart"/>
            <w:r w:rsidRPr="00796872">
              <w:rPr>
                <w:rFonts w:cs="Arial"/>
              </w:rPr>
              <w:t>log(</w:t>
            </w:r>
            <w:proofErr w:type="spellStart"/>
            <w:proofErr w:type="gramEnd"/>
            <w:r w:rsidRPr="00796872">
              <w:rPr>
                <w:rFonts w:cs="Arial"/>
              </w:rPr>
              <w:t>N</w:t>
            </w:r>
            <w:r w:rsidRPr="00796872">
              <w:rPr>
                <w:rFonts w:cs="Arial"/>
                <w:vertAlign w:val="subscript"/>
              </w:rPr>
              <w:t>RB,c</w:t>
            </w:r>
            <w:proofErr w:type="spellEnd"/>
            <w:r w:rsidRPr="00796872">
              <w:rPr>
                <w:rFonts w:cs="Arial"/>
              </w:rPr>
              <w:t xml:space="preserve"> /50)</w:t>
            </w:r>
          </w:p>
        </w:tc>
      </w:tr>
      <w:tr w:rsidR="005F7690" w:rsidRPr="00796872" w14:paraId="188F7599" w14:textId="77777777" w:rsidTr="0058392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63D3DB2" w14:textId="77777777" w:rsidR="005F7690" w:rsidRPr="00796872" w:rsidRDefault="005F7690" w:rsidP="00583926">
            <w:pPr>
              <w:pStyle w:val="TAL"/>
              <w:rPr>
                <w:rFonts w:cs="Arial"/>
              </w:rPr>
            </w:pPr>
            <w:r w:rsidRPr="00796872">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6674AA68" w14:textId="77777777" w:rsidR="005F7690" w:rsidRPr="00796872" w:rsidRDefault="005F7690" w:rsidP="00583926">
            <w:pPr>
              <w:pStyle w:val="TAC"/>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24BA4255" w14:textId="77777777" w:rsidR="005F7690" w:rsidRPr="00796872" w:rsidRDefault="005F7690" w:rsidP="00583926">
            <w:pPr>
              <w:pStyle w:val="TAC"/>
              <w:rPr>
                <w:rFonts w:cs="Arial"/>
              </w:rPr>
            </w:pPr>
            <w:r w:rsidRPr="00796872">
              <w:rPr>
                <w:rFonts w:cs="Arial"/>
              </w:rPr>
              <w:t>AWGN</w:t>
            </w:r>
          </w:p>
        </w:tc>
      </w:tr>
      <w:tr w:rsidR="005F7690" w:rsidRPr="00796872" w14:paraId="4452F157" w14:textId="77777777" w:rsidTr="0058392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29F2355" w14:textId="77777777" w:rsidR="005F7690" w:rsidRPr="00796872" w:rsidRDefault="005F7690" w:rsidP="00583926">
            <w:pPr>
              <w:pStyle w:val="TAL"/>
              <w:rPr>
                <w:rFonts w:cs="Arial"/>
              </w:rPr>
            </w:pPr>
            <w:r w:rsidRPr="00796872">
              <w:rPr>
                <w:rFonts w:cs="v4.2.0"/>
                <w:bCs/>
              </w:rPr>
              <w:t>Antenna Configuration</w:t>
            </w:r>
          </w:p>
        </w:tc>
        <w:tc>
          <w:tcPr>
            <w:tcW w:w="1418" w:type="dxa"/>
            <w:tcBorders>
              <w:top w:val="single" w:sz="4" w:space="0" w:color="auto"/>
              <w:left w:val="single" w:sz="4" w:space="0" w:color="auto"/>
              <w:bottom w:val="single" w:sz="4" w:space="0" w:color="auto"/>
              <w:right w:val="single" w:sz="4" w:space="0" w:color="auto"/>
            </w:tcBorders>
          </w:tcPr>
          <w:p w14:paraId="3E1B48EC" w14:textId="77777777" w:rsidR="005F7690" w:rsidRPr="00796872" w:rsidRDefault="005F7690" w:rsidP="00583926">
            <w:pPr>
              <w:pStyle w:val="TAC"/>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37C965CB" w14:textId="77777777" w:rsidR="005F7690" w:rsidRPr="00796872" w:rsidRDefault="005F7690" w:rsidP="00583926">
            <w:pPr>
              <w:pStyle w:val="TAC"/>
              <w:rPr>
                <w:rFonts w:cs="Arial"/>
              </w:rPr>
            </w:pPr>
            <w:r w:rsidRPr="00796872">
              <w:rPr>
                <w:rFonts w:cs="Arial"/>
              </w:rPr>
              <w:t>1x2</w:t>
            </w:r>
          </w:p>
        </w:tc>
      </w:tr>
      <w:tr w:rsidR="005F7690" w:rsidRPr="00796872" w14:paraId="60260992" w14:textId="77777777" w:rsidTr="00583926">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3D017338" w14:textId="77777777" w:rsidR="005F7690" w:rsidRPr="00796872" w:rsidRDefault="005F7690" w:rsidP="00583926">
            <w:pPr>
              <w:pStyle w:val="TAN"/>
              <w:rPr>
                <w:rFonts w:cs="Arial"/>
              </w:rPr>
            </w:pPr>
            <w:r w:rsidRPr="00796872">
              <w:rPr>
                <w:rFonts w:cs="Arial"/>
              </w:rPr>
              <w:t>Note 1:</w:t>
            </w:r>
            <w:r w:rsidRPr="00796872">
              <w:rPr>
                <w:rFonts w:cs="Arial"/>
              </w:rPr>
              <w:tab/>
              <w:t>Special subframe and uplink-downlink configurations are specified in table 4.2-1 in TS 36.211 [24].</w:t>
            </w:r>
          </w:p>
          <w:p w14:paraId="7BADF24C" w14:textId="77777777" w:rsidR="005F7690" w:rsidRPr="00796872" w:rsidRDefault="005F7690" w:rsidP="00583926">
            <w:pPr>
              <w:pStyle w:val="TAN"/>
              <w:rPr>
                <w:rFonts w:cs="Arial"/>
              </w:rPr>
            </w:pPr>
            <w:r w:rsidRPr="00796872">
              <w:rPr>
                <w:rFonts w:cs="Arial"/>
              </w:rPr>
              <w:t>Note 2:</w:t>
            </w:r>
            <w:r w:rsidRPr="00796872">
              <w:rPr>
                <w:rFonts w:cs="Arial"/>
              </w:rPr>
              <w:tab/>
              <w:t>DL RMCs and OCNG patterns are specified in sections A.1, A.2 and D.1 of TS 36.521-3 [26].</w:t>
            </w:r>
          </w:p>
          <w:p w14:paraId="5B354E56" w14:textId="77777777" w:rsidR="005F7690" w:rsidRPr="00796872" w:rsidRDefault="005F7690" w:rsidP="00583926">
            <w:pPr>
              <w:pStyle w:val="TAN"/>
              <w:rPr>
                <w:rFonts w:cs="Arial"/>
                <w:szCs w:val="24"/>
                <w:lang w:eastAsia="ja-JP"/>
              </w:rPr>
            </w:pPr>
            <w:r w:rsidRPr="00796872">
              <w:rPr>
                <w:rFonts w:cs="Arial"/>
              </w:rPr>
              <w:t>Note 3:</w:t>
            </w:r>
            <w:r w:rsidRPr="00796872">
              <w:rPr>
                <w:rFonts w:cs="Arial"/>
              </w:rPr>
              <w:tab/>
              <w:t>OCNG shall be used such that all cells are fully allocated and a constant total transmitted power spectral density is achieved for all OFDM symbols.</w:t>
            </w:r>
          </w:p>
          <w:p w14:paraId="270B157B" w14:textId="77777777" w:rsidR="005F7690" w:rsidRPr="00796872" w:rsidRDefault="005F7690" w:rsidP="00583926">
            <w:pPr>
              <w:pStyle w:val="TAN"/>
              <w:rPr>
                <w:rFonts w:cs="Arial"/>
              </w:rPr>
            </w:pPr>
            <w:r w:rsidRPr="00796872">
              <w:rPr>
                <w:rFonts w:cs="Arial"/>
              </w:rPr>
              <w:t>Note 4:</w:t>
            </w:r>
            <w:r w:rsidRPr="00796872">
              <w:rPr>
                <w:rFonts w:cs="Arial"/>
              </w:rPr>
              <w:tab/>
              <w:t xml:space="preserve">Interference from other cells and noise sources not specified in the test is assumed to be constant over subcarriers and time and shall be modelled as AWGN of appropriate power for </w:t>
            </w:r>
            <w:proofErr w:type="spellStart"/>
            <w:r w:rsidRPr="00796872">
              <w:rPr>
                <w:rFonts w:cs="v4.2.0"/>
              </w:rPr>
              <w:t>N</w:t>
            </w:r>
            <w:r w:rsidRPr="00796872">
              <w:rPr>
                <w:rFonts w:cs="v4.2.0"/>
                <w:vertAlign w:val="subscript"/>
              </w:rPr>
              <w:t>oc</w:t>
            </w:r>
            <w:proofErr w:type="spellEnd"/>
            <w:r w:rsidRPr="00796872">
              <w:rPr>
                <w:rFonts w:cs="v4.2.0"/>
              </w:rPr>
              <w:t xml:space="preserve"> </w:t>
            </w:r>
            <w:r w:rsidRPr="00796872">
              <w:rPr>
                <w:rFonts w:cs="Arial"/>
              </w:rPr>
              <w:t>to be fulfilled.</w:t>
            </w:r>
          </w:p>
          <w:p w14:paraId="6F43DA29" w14:textId="77777777" w:rsidR="005F7690" w:rsidRPr="00796872" w:rsidRDefault="005F7690" w:rsidP="00583926">
            <w:pPr>
              <w:pStyle w:val="TAN"/>
              <w:rPr>
                <w:rFonts w:cs="Arial"/>
              </w:rPr>
            </w:pPr>
            <w:r w:rsidRPr="00796872">
              <w:rPr>
                <w:rFonts w:cs="Arial"/>
              </w:rPr>
              <w:t>Note 5:</w:t>
            </w:r>
            <w:r w:rsidRPr="00796872">
              <w:rPr>
                <w:rFonts w:cs="Arial"/>
              </w:rPr>
              <w:tab/>
              <w:t>Es/</w:t>
            </w:r>
            <w:proofErr w:type="spellStart"/>
            <w:r w:rsidRPr="00796872">
              <w:rPr>
                <w:rFonts w:cs="Arial"/>
              </w:rPr>
              <w:t>Iot</w:t>
            </w:r>
            <w:proofErr w:type="spellEnd"/>
            <w:r w:rsidRPr="00796872">
              <w:rPr>
                <w:rFonts w:cs="Arial"/>
              </w:rPr>
              <w:t>, RSRP, SCH_RP and Io levels have been derived from other parameters for information purposes. They are not settable parameters themselves.</w:t>
            </w:r>
          </w:p>
          <w:p w14:paraId="191545DE" w14:textId="77777777" w:rsidR="005F7690" w:rsidRPr="00796872" w:rsidRDefault="005F7690" w:rsidP="00583926">
            <w:pPr>
              <w:pStyle w:val="TAN"/>
              <w:rPr>
                <w:rFonts w:cs="Arial"/>
              </w:rPr>
            </w:pPr>
            <w:r w:rsidRPr="00796872">
              <w:rPr>
                <w:rFonts w:cs="Arial"/>
              </w:rPr>
              <w:t>Note 6:</w:t>
            </w:r>
            <w:r w:rsidRPr="00796872">
              <w:rPr>
                <w:rFonts w:cs="Arial"/>
              </w:rPr>
              <w:tab/>
            </w:r>
            <w:r w:rsidRPr="00796872">
              <w:t>For E-UTRA anchor configuration, pick 5 MHz as default channel bandwidth setting in the tests as it is supported by all E-UTRA bands. If none of the UE supported EN-DC band combos support 5MHz E-UTRA carrier, pick 20 MHz channel BW or 10 MHz channel BW, in that order,</w:t>
            </w:r>
          </w:p>
        </w:tc>
      </w:tr>
    </w:tbl>
    <w:p w14:paraId="2E4A2186" w14:textId="77777777" w:rsidR="005F7690" w:rsidRPr="00796872" w:rsidRDefault="005F7690" w:rsidP="005F7690"/>
    <w:p w14:paraId="6CF4D257" w14:textId="77777777" w:rsidR="005F7690" w:rsidRPr="00796872" w:rsidRDefault="005F7690" w:rsidP="005F7690">
      <w:pPr>
        <w:pStyle w:val="TH"/>
      </w:pPr>
      <w:r w:rsidRPr="00796872">
        <w:lastRenderedPageBreak/>
        <w:t xml:space="preserve">Table A.6.1.1-2: </w:t>
      </w:r>
      <w:r w:rsidRPr="00796872">
        <w:rPr>
          <w:i/>
        </w:rPr>
        <w:t>CQI-</w:t>
      </w:r>
      <w:proofErr w:type="spellStart"/>
      <w:r w:rsidRPr="00796872">
        <w:rPr>
          <w:i/>
        </w:rPr>
        <w:t>ReportConfig</w:t>
      </w:r>
      <w:proofErr w:type="spellEnd"/>
      <w:r w:rsidRPr="00796872">
        <w:rPr>
          <w:i/>
        </w:rPr>
        <w:t xml:space="preserve">-DEFAULT: </w:t>
      </w:r>
      <w:r w:rsidRPr="00796872">
        <w:t>Additional</w:t>
      </w:r>
      <w:r w:rsidRPr="00796872">
        <w:rPr>
          <w:i/>
        </w:rPr>
        <w:t xml:space="preserve"> </w:t>
      </w:r>
      <w:r w:rsidRPr="00796872">
        <w:t>E-UTRA Anchor Configuration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4536"/>
        <w:gridCol w:w="2268"/>
        <w:gridCol w:w="1701"/>
        <w:gridCol w:w="1275"/>
      </w:tblGrid>
      <w:tr w:rsidR="005F7690" w:rsidRPr="00796872" w14:paraId="48D2AE30" w14:textId="77777777" w:rsidTr="00583926">
        <w:trPr>
          <w:jc w:val="center"/>
        </w:trPr>
        <w:tc>
          <w:tcPr>
            <w:tcW w:w="9780" w:type="dxa"/>
            <w:gridSpan w:val="4"/>
            <w:tcBorders>
              <w:top w:val="single" w:sz="4" w:space="0" w:color="auto"/>
              <w:left w:val="single" w:sz="4" w:space="0" w:color="auto"/>
              <w:bottom w:val="single" w:sz="4" w:space="0" w:color="auto"/>
              <w:right w:val="single" w:sz="4" w:space="0" w:color="auto"/>
            </w:tcBorders>
            <w:hideMark/>
          </w:tcPr>
          <w:p w14:paraId="07364A72" w14:textId="77777777" w:rsidR="005F7690" w:rsidRPr="00796872" w:rsidRDefault="005F7690" w:rsidP="00583926">
            <w:pPr>
              <w:keepNext/>
              <w:keepLines/>
              <w:spacing w:after="0"/>
              <w:rPr>
                <w:rFonts w:ascii="Arial" w:hAnsi="Arial" w:cs="Arial"/>
                <w:sz w:val="18"/>
              </w:rPr>
            </w:pPr>
            <w:r w:rsidRPr="00796872">
              <w:rPr>
                <w:rFonts w:ascii="Arial" w:hAnsi="Arial" w:cs="Arial"/>
                <w:sz w:val="18"/>
              </w:rPr>
              <w:t>Derivation Path: TS 36.508 [7] clause 4.6.3, Table 4.6.3-2 CQI-</w:t>
            </w:r>
            <w:proofErr w:type="spellStart"/>
            <w:r w:rsidRPr="00796872">
              <w:rPr>
                <w:rFonts w:ascii="Arial" w:hAnsi="Arial" w:cs="Arial"/>
                <w:sz w:val="18"/>
              </w:rPr>
              <w:t>ReportConfig</w:t>
            </w:r>
            <w:proofErr w:type="spellEnd"/>
            <w:r w:rsidRPr="00796872">
              <w:rPr>
                <w:rFonts w:ascii="Arial" w:hAnsi="Arial" w:cs="Arial"/>
                <w:sz w:val="18"/>
              </w:rPr>
              <w:t>-DEFAULT</w:t>
            </w:r>
          </w:p>
        </w:tc>
      </w:tr>
      <w:tr w:rsidR="005F7690" w:rsidRPr="00796872" w14:paraId="7A6F1A0A" w14:textId="77777777" w:rsidTr="0058392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7138CF" w14:textId="77777777" w:rsidR="005F7690" w:rsidRPr="00796872" w:rsidRDefault="005F7690" w:rsidP="00583926">
            <w:pPr>
              <w:keepNext/>
              <w:keepLines/>
              <w:spacing w:after="0"/>
              <w:jc w:val="center"/>
              <w:rPr>
                <w:rFonts w:ascii="Arial" w:hAnsi="Arial" w:cs="Arial"/>
                <w:b/>
                <w:sz w:val="18"/>
              </w:rPr>
            </w:pPr>
            <w:r w:rsidRPr="00796872">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9D4113" w14:textId="77777777" w:rsidR="005F7690" w:rsidRPr="00796872" w:rsidRDefault="005F7690" w:rsidP="00583926">
            <w:pPr>
              <w:keepNext/>
              <w:keepLines/>
              <w:spacing w:after="0"/>
              <w:jc w:val="center"/>
              <w:rPr>
                <w:rFonts w:ascii="Arial" w:hAnsi="Arial" w:cs="Arial"/>
                <w:b/>
                <w:sz w:val="18"/>
              </w:rPr>
            </w:pPr>
            <w:r w:rsidRPr="00796872">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D67AF9" w14:textId="77777777" w:rsidR="005F7690" w:rsidRPr="00796872" w:rsidRDefault="005F7690" w:rsidP="00583926">
            <w:pPr>
              <w:keepNext/>
              <w:keepLines/>
              <w:spacing w:after="0"/>
              <w:jc w:val="center"/>
              <w:rPr>
                <w:rFonts w:ascii="Arial" w:hAnsi="Arial" w:cs="Arial"/>
                <w:b/>
                <w:sz w:val="18"/>
              </w:rPr>
            </w:pPr>
            <w:r w:rsidRPr="00796872">
              <w:rPr>
                <w:rFonts w:ascii="Arial" w:hAnsi="Arial" w:cs="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389313" w14:textId="77777777" w:rsidR="005F7690" w:rsidRPr="00796872" w:rsidRDefault="005F7690" w:rsidP="00583926">
            <w:pPr>
              <w:keepNext/>
              <w:keepLines/>
              <w:spacing w:after="0"/>
              <w:jc w:val="center"/>
              <w:rPr>
                <w:rFonts w:ascii="Arial" w:hAnsi="Arial" w:cs="Arial"/>
                <w:b/>
                <w:sz w:val="18"/>
              </w:rPr>
            </w:pPr>
            <w:r w:rsidRPr="00796872">
              <w:rPr>
                <w:rFonts w:ascii="Arial" w:hAnsi="Arial" w:cs="Arial"/>
                <w:b/>
                <w:sz w:val="18"/>
              </w:rPr>
              <w:t>Condition</w:t>
            </w:r>
          </w:p>
        </w:tc>
      </w:tr>
      <w:tr w:rsidR="005F7690" w:rsidRPr="00796872" w14:paraId="3273FDEF" w14:textId="77777777" w:rsidTr="00583926">
        <w:trPr>
          <w:jc w:val="center"/>
        </w:trPr>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1346DF2E" w14:textId="77777777" w:rsidR="005F7690" w:rsidRPr="00796872" w:rsidRDefault="005F7690" w:rsidP="00583926">
            <w:pPr>
              <w:keepNext/>
              <w:keepLines/>
              <w:spacing w:after="0"/>
              <w:rPr>
                <w:rFonts w:ascii="Arial" w:hAnsi="Arial" w:cs="Arial"/>
                <w:sz w:val="18"/>
              </w:rPr>
            </w:pPr>
            <w:r w:rsidRPr="00796872">
              <w:rPr>
                <w:rFonts w:ascii="Arial" w:hAnsi="Arial" w:cs="Arial"/>
                <w:sz w:val="18"/>
              </w:rPr>
              <w:t>CQI-</w:t>
            </w:r>
            <w:proofErr w:type="spellStart"/>
            <w:r w:rsidRPr="00796872">
              <w:rPr>
                <w:rFonts w:ascii="Arial" w:hAnsi="Arial" w:cs="Arial"/>
                <w:sz w:val="18"/>
              </w:rPr>
              <w:t>ReportConfig</w:t>
            </w:r>
            <w:proofErr w:type="spellEnd"/>
            <w:r w:rsidRPr="00796872">
              <w:rPr>
                <w:rFonts w:ascii="Arial" w:hAnsi="Arial" w:cs="Arial"/>
                <w:sz w:val="18"/>
              </w:rPr>
              <w:t>-</w:t>
            </w:r>
            <w:proofErr w:type="gramStart"/>
            <w:r w:rsidRPr="00796872">
              <w:rPr>
                <w:rFonts w:ascii="Arial" w:hAnsi="Arial" w:cs="Arial"/>
                <w:sz w:val="18"/>
              </w:rPr>
              <w:t>DEFAULT ::=</w:t>
            </w:r>
            <w:proofErr w:type="gramEnd"/>
            <w:r w:rsidRPr="00796872">
              <w:rPr>
                <w:rFonts w:ascii="Arial" w:hAnsi="Arial" w:cs="Arial"/>
                <w:sz w:val="18"/>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0ECB0C5" w14:textId="77777777" w:rsidR="005F7690" w:rsidRPr="00796872" w:rsidRDefault="005F7690" w:rsidP="00583926">
            <w:pPr>
              <w:keepNext/>
              <w:keepLines/>
              <w:spacing w:after="0"/>
              <w:rPr>
                <w:rFonts w:ascii="Arial" w:hAnsi="Arial" w:cs="Arial"/>
                <w:sz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3462CDD" w14:textId="77777777" w:rsidR="005F7690" w:rsidRPr="00796872" w:rsidRDefault="005F7690" w:rsidP="00583926">
            <w:pPr>
              <w:keepNext/>
              <w:keepLines/>
              <w:spacing w:after="0"/>
              <w:rPr>
                <w:rFonts w:ascii="Arial" w:hAnsi="Arial" w:cs="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633F613" w14:textId="77777777" w:rsidR="005F7690" w:rsidRPr="00796872" w:rsidRDefault="005F7690" w:rsidP="00583926">
            <w:pPr>
              <w:keepNext/>
              <w:keepLines/>
              <w:spacing w:after="0"/>
              <w:rPr>
                <w:rFonts w:ascii="Arial" w:hAnsi="Arial" w:cs="Arial"/>
                <w:sz w:val="18"/>
              </w:rPr>
            </w:pPr>
          </w:p>
        </w:tc>
      </w:tr>
      <w:tr w:rsidR="005F7690" w:rsidRPr="00796872" w14:paraId="71FB6362" w14:textId="77777777" w:rsidTr="0058392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E19B28" w14:textId="77777777" w:rsidR="005F7690" w:rsidRPr="00796872" w:rsidRDefault="005F7690" w:rsidP="00583926">
            <w:pPr>
              <w:keepNext/>
              <w:keepLines/>
              <w:spacing w:after="0"/>
              <w:rPr>
                <w:rFonts w:ascii="Arial" w:hAnsi="Arial" w:cs="Arial"/>
                <w:sz w:val="18"/>
              </w:rPr>
            </w:pPr>
            <w:r w:rsidRPr="00796872">
              <w:rPr>
                <w:rFonts w:ascii="Arial" w:hAnsi="Arial" w:cs="Arial"/>
                <w:sz w:val="18"/>
              </w:rPr>
              <w:t xml:space="preserve">  </w:t>
            </w:r>
            <w:proofErr w:type="spellStart"/>
            <w:r w:rsidRPr="00796872">
              <w:rPr>
                <w:rFonts w:ascii="Arial" w:hAnsi="Arial" w:cs="Arial"/>
                <w:sz w:val="18"/>
              </w:rPr>
              <w:t>cqi-ReportModeAperiodic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0A257F" w14:textId="77777777" w:rsidR="005F7690" w:rsidRPr="00796872" w:rsidRDefault="005F7690" w:rsidP="00583926">
            <w:pPr>
              <w:keepNext/>
              <w:keepLines/>
              <w:spacing w:after="0"/>
              <w:rPr>
                <w:rFonts w:ascii="Arial" w:hAnsi="Arial" w:cs="Arial"/>
                <w:sz w:val="18"/>
              </w:rPr>
            </w:pPr>
            <w:r w:rsidRPr="00796872">
              <w:rPr>
                <w:rFonts w:ascii="Arial" w:hAnsi="Arial" w:cs="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4D5C6A" w14:textId="77777777" w:rsidR="005F7690" w:rsidRPr="00796872" w:rsidRDefault="005F7690" w:rsidP="00583926">
            <w:pPr>
              <w:keepNext/>
              <w:keepLines/>
              <w:spacing w:after="0"/>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DF4232" w14:textId="77777777" w:rsidR="005F7690" w:rsidRPr="00796872" w:rsidRDefault="005F7690" w:rsidP="00583926">
            <w:pPr>
              <w:keepNext/>
              <w:keepLines/>
              <w:spacing w:after="0"/>
              <w:rPr>
                <w:rFonts w:ascii="Arial" w:hAnsi="Arial" w:cs="Arial"/>
                <w:sz w:val="18"/>
              </w:rPr>
            </w:pPr>
          </w:p>
        </w:tc>
      </w:tr>
      <w:tr w:rsidR="005F7690" w:rsidRPr="00796872" w14:paraId="1432F5A0" w14:textId="77777777" w:rsidTr="0058392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20A408" w14:textId="77777777" w:rsidR="005F7690" w:rsidRPr="00796872" w:rsidRDefault="005F7690" w:rsidP="00583926">
            <w:pPr>
              <w:keepNext/>
              <w:keepLines/>
              <w:spacing w:after="0"/>
              <w:rPr>
                <w:rFonts w:ascii="Arial" w:hAnsi="Arial" w:cs="Arial"/>
                <w:sz w:val="18"/>
              </w:rPr>
            </w:pPr>
            <w:r w:rsidRPr="00796872">
              <w:rPr>
                <w:rFonts w:ascii="Arial" w:hAnsi="Arial" w:cs="Arial"/>
                <w:sz w:val="18"/>
              </w:rPr>
              <w:t xml:space="preserve">  </w:t>
            </w:r>
            <w:proofErr w:type="spellStart"/>
            <w:r w:rsidRPr="00796872">
              <w:rPr>
                <w:rFonts w:ascii="Arial" w:hAnsi="Arial" w:cs="Arial"/>
                <w:sz w:val="18"/>
              </w:rPr>
              <w:t>cqi-ReportPeriodic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41A372" w14:textId="77777777" w:rsidR="005F7690" w:rsidRPr="00796872" w:rsidRDefault="005F7690" w:rsidP="00583926">
            <w:pPr>
              <w:keepNext/>
              <w:keepLines/>
              <w:spacing w:after="0"/>
              <w:rPr>
                <w:rFonts w:ascii="Arial" w:hAnsi="Arial" w:cs="Arial"/>
                <w:sz w:val="18"/>
              </w:rPr>
            </w:pPr>
            <w:r w:rsidRPr="00796872">
              <w:rPr>
                <w:rFonts w:ascii="Arial" w:hAnsi="Arial" w:cs="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280C68" w14:textId="77777777" w:rsidR="005F7690" w:rsidRPr="00796872" w:rsidRDefault="005F7690" w:rsidP="00583926">
            <w:pPr>
              <w:keepNext/>
              <w:keepLines/>
              <w:spacing w:after="0"/>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70A9E9" w14:textId="77777777" w:rsidR="005F7690" w:rsidRPr="00796872" w:rsidRDefault="005F7690" w:rsidP="00583926">
            <w:pPr>
              <w:keepNext/>
              <w:keepLines/>
              <w:spacing w:after="0"/>
              <w:rPr>
                <w:rFonts w:ascii="Arial" w:hAnsi="Arial" w:cs="Arial"/>
                <w:sz w:val="18"/>
              </w:rPr>
            </w:pPr>
          </w:p>
        </w:tc>
      </w:tr>
      <w:tr w:rsidR="005F7690" w:rsidRPr="00796872" w14:paraId="47DACB94" w14:textId="77777777" w:rsidTr="0058392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05C93C" w14:textId="77777777" w:rsidR="005F7690" w:rsidRPr="00796872" w:rsidRDefault="005F7690" w:rsidP="00583926">
            <w:pPr>
              <w:keepNext/>
              <w:keepLines/>
              <w:spacing w:after="0"/>
              <w:rPr>
                <w:rFonts w:ascii="Arial" w:hAnsi="Arial" w:cs="Arial"/>
                <w:sz w:val="18"/>
              </w:rPr>
            </w:pPr>
            <w:r w:rsidRPr="00796872">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05A1AB" w14:textId="77777777" w:rsidR="005F7690" w:rsidRPr="00796872" w:rsidRDefault="005F7690" w:rsidP="00583926">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17F0AA" w14:textId="77777777" w:rsidR="005F7690" w:rsidRPr="00796872" w:rsidRDefault="005F7690" w:rsidP="00583926">
            <w:pPr>
              <w:keepNext/>
              <w:keepLines/>
              <w:spacing w:after="0"/>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78AEE9" w14:textId="77777777" w:rsidR="005F7690" w:rsidRPr="00796872" w:rsidRDefault="005F7690" w:rsidP="00583926">
            <w:pPr>
              <w:keepNext/>
              <w:keepLines/>
              <w:spacing w:after="0"/>
              <w:rPr>
                <w:rFonts w:ascii="Arial" w:hAnsi="Arial" w:cs="Arial"/>
                <w:sz w:val="18"/>
              </w:rPr>
            </w:pPr>
          </w:p>
        </w:tc>
      </w:tr>
    </w:tbl>
    <w:p w14:paraId="2FC0C9AE" w14:textId="77777777" w:rsidR="005F7690" w:rsidRPr="00796872" w:rsidRDefault="005F7690" w:rsidP="005F7690"/>
    <w:p w14:paraId="1205D4AE" w14:textId="77777777" w:rsidR="005F7690" w:rsidRPr="00796872" w:rsidRDefault="005F7690" w:rsidP="005F7690">
      <w:pPr>
        <w:pStyle w:val="TH"/>
      </w:pPr>
      <w:r w:rsidRPr="00796872">
        <w:t>Table A.6.1.1-</w:t>
      </w:r>
      <w:proofErr w:type="gramStart"/>
      <w:r w:rsidRPr="00796872">
        <w:t>3:</w:t>
      </w:r>
      <w:r w:rsidRPr="00796872">
        <w:rPr>
          <w:i/>
        </w:rPr>
        <w:t>PhysicalConfigDedicated</w:t>
      </w:r>
      <w:proofErr w:type="gramEnd"/>
      <w:r w:rsidRPr="00796872">
        <w:rPr>
          <w:i/>
        </w:rPr>
        <w:t xml:space="preserve">-DEFAULT: </w:t>
      </w:r>
      <w:r w:rsidRPr="00796872">
        <w:rPr>
          <w:iCs/>
        </w:rPr>
        <w:t xml:space="preserve">Additional </w:t>
      </w:r>
      <w:r w:rsidRPr="00796872">
        <w:t>E</w:t>
      </w:r>
      <w:r w:rsidRPr="00796872">
        <w:rPr>
          <w:iCs/>
        </w:rPr>
        <w:t>-UTRA Anchor Configuration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5F7690" w:rsidRPr="00796872" w14:paraId="5D140CF1" w14:textId="77777777" w:rsidTr="00583926">
        <w:trPr>
          <w:gridBefore w:val="1"/>
          <w:wBefore w:w="9" w:type="dxa"/>
          <w:jc w:val="center"/>
        </w:trPr>
        <w:tc>
          <w:tcPr>
            <w:tcW w:w="9738" w:type="dxa"/>
            <w:gridSpan w:val="4"/>
            <w:tcBorders>
              <w:top w:val="single" w:sz="4" w:space="0" w:color="000000"/>
              <w:left w:val="single" w:sz="4" w:space="0" w:color="000000"/>
              <w:bottom w:val="single" w:sz="4" w:space="0" w:color="000000"/>
              <w:right w:val="single" w:sz="4" w:space="0" w:color="000000"/>
            </w:tcBorders>
            <w:hideMark/>
          </w:tcPr>
          <w:p w14:paraId="04BCE118" w14:textId="77777777" w:rsidR="005F7690" w:rsidRPr="00796872" w:rsidRDefault="005F7690" w:rsidP="00583926">
            <w:pPr>
              <w:pStyle w:val="TAL"/>
            </w:pPr>
            <w:r w:rsidRPr="00796872">
              <w:t xml:space="preserve">Derivation Path: TS 36.508 [7] clause 4.8.2, Table 4.8.2.1.6-1 </w:t>
            </w:r>
            <w:proofErr w:type="spellStart"/>
            <w:r w:rsidRPr="00796872">
              <w:t>PhysicalConfigDedicated</w:t>
            </w:r>
            <w:proofErr w:type="spellEnd"/>
            <w:r w:rsidRPr="00796872">
              <w:t>-DEFAULT</w:t>
            </w:r>
          </w:p>
        </w:tc>
      </w:tr>
      <w:tr w:rsidR="005F7690" w:rsidRPr="00796872" w14:paraId="559E419D" w14:textId="77777777" w:rsidTr="00583926">
        <w:trPr>
          <w:jc w:val="center"/>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65414E5E" w14:textId="77777777" w:rsidR="005F7690" w:rsidRPr="00796872" w:rsidRDefault="005F7690" w:rsidP="00583926">
            <w:pPr>
              <w:pStyle w:val="TAH"/>
            </w:pPr>
            <w:r w:rsidRPr="00796872">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15685DAB" w14:textId="77777777" w:rsidR="005F7690" w:rsidRPr="00796872" w:rsidRDefault="005F7690" w:rsidP="00583926">
            <w:pPr>
              <w:pStyle w:val="TAH"/>
            </w:pPr>
            <w:r w:rsidRPr="00796872">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5FDE23B7" w14:textId="77777777" w:rsidR="005F7690" w:rsidRPr="00796872" w:rsidRDefault="005F7690" w:rsidP="00583926">
            <w:pPr>
              <w:pStyle w:val="TAH"/>
            </w:pPr>
            <w:r w:rsidRPr="00796872">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680CFEF7" w14:textId="77777777" w:rsidR="005F7690" w:rsidRPr="00796872" w:rsidRDefault="005F7690" w:rsidP="00583926">
            <w:pPr>
              <w:pStyle w:val="TAH"/>
            </w:pPr>
            <w:r w:rsidRPr="00796872">
              <w:t>Condition</w:t>
            </w:r>
          </w:p>
        </w:tc>
      </w:tr>
      <w:tr w:rsidR="005F7690" w:rsidRPr="00796872" w14:paraId="6A4FC885" w14:textId="77777777" w:rsidTr="00583926">
        <w:trPr>
          <w:jc w:val="center"/>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334815DA" w14:textId="77777777" w:rsidR="005F7690" w:rsidRPr="00796872" w:rsidRDefault="005F7690" w:rsidP="00583926">
            <w:pPr>
              <w:pStyle w:val="TAL"/>
            </w:pPr>
            <w:proofErr w:type="spellStart"/>
            <w:r w:rsidRPr="00796872">
              <w:t>PhysicalConfigDedicated</w:t>
            </w:r>
            <w:proofErr w:type="spellEnd"/>
            <w:r w:rsidRPr="00796872">
              <w:t>-</w:t>
            </w:r>
            <w:proofErr w:type="gramStart"/>
            <w:r w:rsidRPr="00796872">
              <w:t>DEFAULT ::=</w:t>
            </w:r>
            <w:proofErr w:type="gramEnd"/>
            <w:r w:rsidRPr="00796872">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F7B22A9" w14:textId="77777777" w:rsidR="005F7690" w:rsidRPr="00796872" w:rsidRDefault="005F7690" w:rsidP="00583926">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1ED9EC2" w14:textId="77777777" w:rsidR="005F7690" w:rsidRPr="00796872" w:rsidRDefault="005F7690" w:rsidP="00583926">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3F071EF" w14:textId="77777777" w:rsidR="005F7690" w:rsidRPr="00796872" w:rsidRDefault="005F7690" w:rsidP="00583926">
            <w:pPr>
              <w:pStyle w:val="TAL"/>
            </w:pPr>
          </w:p>
        </w:tc>
      </w:tr>
      <w:tr w:rsidR="005F7690" w:rsidRPr="00796872" w14:paraId="75798347" w14:textId="77777777" w:rsidTr="00583926">
        <w:trPr>
          <w:jc w:val="center"/>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11CC8956" w14:textId="77777777" w:rsidR="005F7690" w:rsidRPr="00796872" w:rsidRDefault="005F7690" w:rsidP="00583926">
            <w:pPr>
              <w:pStyle w:val="TAL"/>
            </w:pPr>
            <w:r w:rsidRPr="00796872">
              <w:t xml:space="preserve">  </w:t>
            </w:r>
            <w:proofErr w:type="spellStart"/>
            <w:r w:rsidRPr="00796872">
              <w:t>soundingRS</w:t>
            </w:r>
            <w:proofErr w:type="spellEnd"/>
            <w:r w:rsidRPr="00796872">
              <w:t>-UL-</w:t>
            </w:r>
            <w:proofErr w:type="spellStart"/>
            <w:r w:rsidRPr="00796872">
              <w:t>ConfigDedicated</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6EBD54BF" w14:textId="77777777" w:rsidR="005F7690" w:rsidRPr="00796872" w:rsidRDefault="005F7690" w:rsidP="00583926">
            <w:pPr>
              <w:pStyle w:val="TAL"/>
            </w:pPr>
            <w:r w:rsidRPr="00796872">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0691F8A" w14:textId="77777777" w:rsidR="005F7690" w:rsidRPr="00796872" w:rsidRDefault="005F7690" w:rsidP="00583926">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0BEBF097" w14:textId="77777777" w:rsidR="005F7690" w:rsidRPr="00796872" w:rsidRDefault="005F7690" w:rsidP="00583926">
            <w:pPr>
              <w:pStyle w:val="TAL"/>
            </w:pPr>
            <w:r w:rsidRPr="00796872">
              <w:t>RBC</w:t>
            </w:r>
          </w:p>
        </w:tc>
      </w:tr>
      <w:tr w:rsidR="005F7690" w:rsidRPr="00796872" w14:paraId="6D383B14" w14:textId="77777777" w:rsidTr="00583926">
        <w:trPr>
          <w:jc w:val="center"/>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51AE445C" w14:textId="77777777" w:rsidR="005F7690" w:rsidRPr="00796872" w:rsidRDefault="005F7690" w:rsidP="00583926">
            <w:pPr>
              <w:pStyle w:val="TAL"/>
            </w:pPr>
            <w:r w:rsidRPr="00796872">
              <w:t>}</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5816A25" w14:textId="77777777" w:rsidR="005F7690" w:rsidRPr="00796872" w:rsidRDefault="005F7690" w:rsidP="00583926">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0D1D66B" w14:textId="77777777" w:rsidR="005F7690" w:rsidRPr="00796872" w:rsidRDefault="005F7690" w:rsidP="00583926">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D1BC3ED" w14:textId="77777777" w:rsidR="005F7690" w:rsidRPr="00796872" w:rsidRDefault="005F7690" w:rsidP="00583926">
            <w:pPr>
              <w:pStyle w:val="TAL"/>
            </w:pPr>
          </w:p>
        </w:tc>
      </w:tr>
    </w:tbl>
    <w:p w14:paraId="213F6242" w14:textId="77777777" w:rsidR="005F7690" w:rsidRPr="00796872" w:rsidRDefault="005F7690" w:rsidP="005F7690"/>
    <w:p w14:paraId="17A93859" w14:textId="77777777" w:rsidR="005F7690" w:rsidRPr="00796872" w:rsidRDefault="005F7690" w:rsidP="005F7690">
      <w:pPr>
        <w:pStyle w:val="TH"/>
      </w:pPr>
      <w:r w:rsidRPr="00796872">
        <w:t>Table A.6.1.1-4:</w:t>
      </w:r>
      <w:r w:rsidRPr="00796872">
        <w:rPr>
          <w:i/>
        </w:rPr>
        <w:t>MAC-MainConfig-RBC</w:t>
      </w:r>
      <w:r w:rsidRPr="00796872">
        <w:t>: Additional E-UTRA Anchor Configuration</w:t>
      </w:r>
    </w:p>
    <w:tbl>
      <w:tblPr>
        <w:tblW w:w="97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536"/>
        <w:gridCol w:w="2268"/>
        <w:gridCol w:w="1701"/>
        <w:gridCol w:w="1245"/>
      </w:tblGrid>
      <w:tr w:rsidR="005F7690" w:rsidRPr="00796872" w14:paraId="1E0912E5" w14:textId="77777777" w:rsidTr="00583926">
        <w:trPr>
          <w:jc w:val="center"/>
        </w:trPr>
        <w:tc>
          <w:tcPr>
            <w:tcW w:w="9738" w:type="dxa"/>
            <w:gridSpan w:val="4"/>
            <w:tcBorders>
              <w:top w:val="single" w:sz="4" w:space="0" w:color="000000"/>
              <w:left w:val="single" w:sz="4" w:space="0" w:color="000000"/>
              <w:bottom w:val="single" w:sz="4" w:space="0" w:color="000000"/>
              <w:right w:val="single" w:sz="4" w:space="0" w:color="000000"/>
            </w:tcBorders>
            <w:hideMark/>
          </w:tcPr>
          <w:p w14:paraId="51E374EA" w14:textId="77777777" w:rsidR="005F7690" w:rsidRPr="00796872" w:rsidRDefault="005F7690" w:rsidP="00583926">
            <w:pPr>
              <w:pStyle w:val="TAL"/>
            </w:pPr>
            <w:r w:rsidRPr="00796872">
              <w:t>Derivation Path: TS 36.508 [7] clause 4.8.2.1.5, Table 4.8.2.1.5-1 MAC-</w:t>
            </w:r>
            <w:proofErr w:type="spellStart"/>
            <w:r w:rsidRPr="00796872">
              <w:t>MainConfig</w:t>
            </w:r>
            <w:proofErr w:type="spellEnd"/>
            <w:r w:rsidRPr="00796872">
              <w:t>-RBC</w:t>
            </w:r>
          </w:p>
        </w:tc>
      </w:tr>
      <w:tr w:rsidR="005F7690" w:rsidRPr="00796872" w14:paraId="48B62CD9" w14:textId="77777777" w:rsidTr="00583926">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5D26A585" w14:textId="77777777" w:rsidR="005F7690" w:rsidRPr="00796872" w:rsidRDefault="005F7690" w:rsidP="00583926">
            <w:pPr>
              <w:pStyle w:val="TAH"/>
            </w:pPr>
            <w:r w:rsidRPr="00796872">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2EA8C05A" w14:textId="77777777" w:rsidR="005F7690" w:rsidRPr="00796872" w:rsidRDefault="005F7690" w:rsidP="00583926">
            <w:pPr>
              <w:pStyle w:val="TAH"/>
            </w:pPr>
            <w:r w:rsidRPr="00796872">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1AE7F8CA" w14:textId="77777777" w:rsidR="005F7690" w:rsidRPr="00796872" w:rsidRDefault="005F7690" w:rsidP="00583926">
            <w:pPr>
              <w:pStyle w:val="TAH"/>
            </w:pPr>
            <w:r w:rsidRPr="00796872">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50402AC8" w14:textId="77777777" w:rsidR="005F7690" w:rsidRPr="00796872" w:rsidRDefault="005F7690" w:rsidP="00583926">
            <w:pPr>
              <w:pStyle w:val="TAH"/>
            </w:pPr>
            <w:r w:rsidRPr="00796872">
              <w:t>Condition</w:t>
            </w:r>
          </w:p>
        </w:tc>
      </w:tr>
      <w:tr w:rsidR="005F7690" w:rsidRPr="00796872" w14:paraId="7C1F232B" w14:textId="77777777" w:rsidTr="00583926">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0FE353C8" w14:textId="77777777" w:rsidR="005F7690" w:rsidRPr="00796872" w:rsidRDefault="005F7690" w:rsidP="00583926">
            <w:pPr>
              <w:pStyle w:val="TAL"/>
            </w:pPr>
            <w:r w:rsidRPr="00796872">
              <w:t xml:space="preserve">  </w:t>
            </w:r>
            <w:proofErr w:type="spellStart"/>
            <w:r w:rsidRPr="00796872">
              <w:t>timeAlignmentTimerDedicated</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1F11D60E" w14:textId="77777777" w:rsidR="005F7690" w:rsidRPr="00796872" w:rsidRDefault="005F7690" w:rsidP="00583926">
            <w:pPr>
              <w:pStyle w:val="TAL"/>
            </w:pPr>
            <w:r w:rsidRPr="00796872">
              <w:t>Infinity</w:t>
            </w:r>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A4DABFC" w14:textId="77777777" w:rsidR="005F7690" w:rsidRPr="00796872" w:rsidRDefault="005F7690" w:rsidP="00583926">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0CB8E4E" w14:textId="77777777" w:rsidR="005F7690" w:rsidRPr="00796872" w:rsidRDefault="005F7690" w:rsidP="00583926">
            <w:pPr>
              <w:pStyle w:val="TAL"/>
            </w:pPr>
          </w:p>
        </w:tc>
      </w:tr>
    </w:tbl>
    <w:p w14:paraId="51952AD9" w14:textId="77777777" w:rsidR="005F7690" w:rsidRPr="00796872" w:rsidRDefault="005F7690" w:rsidP="005F7690"/>
    <w:p w14:paraId="629994FB" w14:textId="77777777" w:rsidR="005F7690" w:rsidRPr="00796872" w:rsidRDefault="005F7690" w:rsidP="005F7690">
      <w:pPr>
        <w:pStyle w:val="Heading3"/>
      </w:pPr>
      <w:r w:rsidRPr="00796872">
        <w:t>A.6.1.2</w:t>
      </w:r>
      <w:r w:rsidRPr="00796872">
        <w:tab/>
        <w:t>E-UTRA serving cell parameters for EN-DC tests with NR FR2</w:t>
      </w:r>
    </w:p>
    <w:p w14:paraId="38F54C55" w14:textId="2921F747" w:rsidR="005F7690" w:rsidRPr="00796872" w:rsidRDefault="005F7690" w:rsidP="005F7690">
      <w:r w:rsidRPr="00796872">
        <w:t>Table A.6.1.2-1 defines the E-UTRA serving cell parameters for EN-DC tests with NR FR2 cell(s), defined in Chapter 5 of this test specification</w:t>
      </w:r>
      <w:ins w:id="3" w:author="Cardalda-Garcia Adrian 1SI1" w:date="2021-08-04T12:01:00Z">
        <w:r w:rsidRPr="005F7690">
          <w:t xml:space="preserve"> </w:t>
        </w:r>
        <w:r>
          <w:t xml:space="preserve">and for </w:t>
        </w:r>
        <w:proofErr w:type="spellStart"/>
        <w:r>
          <w:t>iRAT</w:t>
        </w:r>
        <w:proofErr w:type="spellEnd"/>
        <w:r>
          <w:t xml:space="preserve"> tests with E-UTRA serving cell and NR FR1 cell(s) defined in Chapter 8 of this test specification</w:t>
        </w:r>
      </w:ins>
      <w:r w:rsidRPr="00796872">
        <w:t xml:space="preserve">. </w:t>
      </w:r>
      <w:r w:rsidRPr="00796872">
        <w:rPr>
          <w:iCs/>
        </w:rPr>
        <w:t xml:space="preserve">Unless otherwise stated within the test, all measurements in Clauses </w:t>
      </w:r>
      <w:ins w:id="4" w:author="Cardalda-Garcia Adrian 1SI1" w:date="2021-08-04T12:00:00Z">
        <w:r>
          <w:rPr>
            <w:iCs/>
          </w:rPr>
          <w:t>5</w:t>
        </w:r>
      </w:ins>
      <w:del w:id="5" w:author="Cardalda-Garcia Adrian 1SI1" w:date="2021-08-04T12:00:00Z">
        <w:r w:rsidRPr="00796872" w:rsidDel="005F7690">
          <w:rPr>
            <w:iCs/>
          </w:rPr>
          <w:delText>6</w:delText>
        </w:r>
      </w:del>
      <w:r w:rsidRPr="00796872">
        <w:rPr>
          <w:iCs/>
        </w:rPr>
        <w:t xml:space="preserve"> and 7 are performed only on the NR carrier. The E-UTRA </w:t>
      </w:r>
      <w:proofErr w:type="spellStart"/>
      <w:r w:rsidRPr="00796872">
        <w:rPr>
          <w:iCs/>
        </w:rPr>
        <w:t>PCell</w:t>
      </w:r>
      <w:proofErr w:type="spellEnd"/>
      <w:r w:rsidRPr="00796872">
        <w:rPr>
          <w:iCs/>
        </w:rPr>
        <w:t xml:space="preserve"> shall configured to not interfere with NR operation and the E-UTRA </w:t>
      </w:r>
      <w:proofErr w:type="spellStart"/>
      <w:r w:rsidRPr="00796872">
        <w:rPr>
          <w:iCs/>
        </w:rPr>
        <w:t>PCell</w:t>
      </w:r>
      <w:proofErr w:type="spellEnd"/>
      <w:r w:rsidRPr="00796872">
        <w:rPr>
          <w:iCs/>
        </w:rPr>
        <w:t xml:space="preserve"> signal power shall not be critical to the test purpose.</w:t>
      </w:r>
    </w:p>
    <w:p w14:paraId="357E28FA" w14:textId="77777777" w:rsidR="005F7690" w:rsidRPr="00796872" w:rsidRDefault="005F7690" w:rsidP="005F7690">
      <w:pPr>
        <w:pStyle w:val="TH"/>
      </w:pPr>
      <w:r w:rsidRPr="00796872">
        <w:lastRenderedPageBreak/>
        <w:t>Table A.6.1.2-1: E-UTRAN cell specific test parameters for EN-DC tests with NR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5F7690" w:rsidRPr="00796872" w14:paraId="28166119" w14:textId="77777777" w:rsidTr="00583926">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43F6DF54" w14:textId="77777777" w:rsidR="005F7690" w:rsidRPr="00796872" w:rsidRDefault="005F7690" w:rsidP="00583926">
            <w:pPr>
              <w:pStyle w:val="TAH"/>
              <w:rPr>
                <w:rFonts w:cs="Arial"/>
                <w:lang w:eastAsia="ja-JP"/>
              </w:rPr>
            </w:pPr>
            <w:r w:rsidRPr="00796872">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0E2718E" w14:textId="77777777" w:rsidR="005F7690" w:rsidRPr="00796872" w:rsidRDefault="005F7690" w:rsidP="00583926">
            <w:pPr>
              <w:pStyle w:val="TAH"/>
              <w:rPr>
                <w:rFonts w:cs="Arial"/>
                <w:lang w:eastAsia="ja-JP"/>
              </w:rPr>
            </w:pPr>
            <w:r w:rsidRPr="00796872">
              <w:rPr>
                <w:rFonts w:cs="Arial"/>
              </w:rPr>
              <w:t>Unit</w:t>
            </w:r>
          </w:p>
        </w:tc>
        <w:tc>
          <w:tcPr>
            <w:tcW w:w="3981" w:type="dxa"/>
            <w:tcBorders>
              <w:top w:val="single" w:sz="4" w:space="0" w:color="auto"/>
              <w:left w:val="single" w:sz="4" w:space="0" w:color="auto"/>
              <w:right w:val="single" w:sz="4" w:space="0" w:color="auto"/>
            </w:tcBorders>
            <w:hideMark/>
          </w:tcPr>
          <w:p w14:paraId="3A2B3ED6" w14:textId="77777777" w:rsidR="005F7690" w:rsidRPr="00796872" w:rsidRDefault="005F7690" w:rsidP="00583926">
            <w:pPr>
              <w:pStyle w:val="TAH"/>
              <w:rPr>
                <w:rFonts w:cs="Arial"/>
                <w:lang w:eastAsia="ja-JP"/>
              </w:rPr>
            </w:pPr>
            <w:r w:rsidRPr="00796872">
              <w:rPr>
                <w:rFonts w:cs="Arial"/>
              </w:rPr>
              <w:t>E-UTRAN Cell1</w:t>
            </w:r>
          </w:p>
        </w:tc>
      </w:tr>
      <w:tr w:rsidR="005F7690" w:rsidRPr="00796872" w14:paraId="2543C709" w14:textId="77777777" w:rsidTr="0058392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D97CF40" w14:textId="77777777" w:rsidR="005F7690" w:rsidRPr="00796872" w:rsidRDefault="005F7690" w:rsidP="00583926">
            <w:pPr>
              <w:pStyle w:val="TAL"/>
              <w:rPr>
                <w:rFonts w:cs="Arial"/>
                <w:lang w:eastAsia="ja-JP"/>
              </w:rPr>
            </w:pPr>
            <w:r w:rsidRPr="00796872">
              <w:rPr>
                <w:rFonts w:cs="Arial"/>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43F6BBEB" w14:textId="77777777" w:rsidR="005F7690" w:rsidRPr="00796872" w:rsidRDefault="005F7690" w:rsidP="00583926">
            <w:pPr>
              <w:pStyle w:val="TAC"/>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6B93EEF9" w14:textId="77777777" w:rsidR="005F7690" w:rsidRPr="00796872" w:rsidRDefault="005F7690" w:rsidP="00583926">
            <w:pPr>
              <w:pStyle w:val="TAC"/>
              <w:rPr>
                <w:rFonts w:cs="Arial"/>
                <w:lang w:eastAsia="ja-JP"/>
              </w:rPr>
            </w:pPr>
            <w:r w:rsidRPr="00796872">
              <w:rPr>
                <w:rFonts w:cs="Arial"/>
              </w:rPr>
              <w:t>1</w:t>
            </w:r>
          </w:p>
        </w:tc>
      </w:tr>
      <w:tr w:rsidR="005F7690" w:rsidRPr="00796872" w14:paraId="745BB283" w14:textId="77777777" w:rsidTr="00583926">
        <w:trPr>
          <w:cantSplit/>
          <w:jc w:val="center"/>
        </w:trPr>
        <w:tc>
          <w:tcPr>
            <w:tcW w:w="3699" w:type="dxa"/>
            <w:tcBorders>
              <w:top w:val="single" w:sz="4" w:space="0" w:color="auto"/>
              <w:left w:val="single" w:sz="4" w:space="0" w:color="auto"/>
              <w:bottom w:val="single" w:sz="4" w:space="0" w:color="auto"/>
              <w:right w:val="single" w:sz="4" w:space="0" w:color="auto"/>
            </w:tcBorders>
          </w:tcPr>
          <w:p w14:paraId="3437726C" w14:textId="77777777" w:rsidR="005F7690" w:rsidRPr="00796872" w:rsidRDefault="005F7690" w:rsidP="00583926">
            <w:pPr>
              <w:pStyle w:val="TAL"/>
              <w:rPr>
                <w:rFonts w:cs="Arial"/>
              </w:rPr>
            </w:pPr>
            <w:r w:rsidRPr="00796872">
              <w:rPr>
                <w:rFonts w:cs="Arial"/>
              </w:rPr>
              <w:t>Duplex mode</w:t>
            </w:r>
          </w:p>
        </w:tc>
        <w:tc>
          <w:tcPr>
            <w:tcW w:w="1418" w:type="dxa"/>
            <w:tcBorders>
              <w:top w:val="single" w:sz="4" w:space="0" w:color="auto"/>
              <w:left w:val="single" w:sz="4" w:space="0" w:color="auto"/>
              <w:bottom w:val="single" w:sz="4" w:space="0" w:color="auto"/>
              <w:right w:val="single" w:sz="4" w:space="0" w:color="auto"/>
            </w:tcBorders>
          </w:tcPr>
          <w:p w14:paraId="4E2D5E05" w14:textId="77777777" w:rsidR="005F7690" w:rsidRPr="00796872" w:rsidRDefault="005F7690" w:rsidP="00583926">
            <w:pPr>
              <w:pStyle w:val="TAC"/>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3D7CB5EA" w14:textId="77777777" w:rsidR="005F7690" w:rsidRPr="00796872" w:rsidRDefault="005F7690" w:rsidP="00583926">
            <w:pPr>
              <w:pStyle w:val="TAC"/>
              <w:rPr>
                <w:rFonts w:cs="Arial"/>
              </w:rPr>
            </w:pPr>
            <w:r w:rsidRPr="00796872">
              <w:rPr>
                <w:rFonts w:cs="Arial"/>
              </w:rPr>
              <w:t>FDD or TDD</w:t>
            </w:r>
          </w:p>
        </w:tc>
      </w:tr>
      <w:tr w:rsidR="005F7690" w:rsidRPr="00796872" w14:paraId="7D241375" w14:textId="77777777" w:rsidTr="0058392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DC49FE" w14:textId="77777777" w:rsidR="005F7690" w:rsidRPr="00796872" w:rsidRDefault="005F7690" w:rsidP="00583926">
            <w:pPr>
              <w:pStyle w:val="TAL"/>
              <w:rPr>
                <w:rFonts w:cs="Arial"/>
              </w:rPr>
            </w:pPr>
            <w:r w:rsidRPr="00796872">
              <w:rPr>
                <w:rFonts w:cs="v4.2.0"/>
              </w:rPr>
              <w:t>TDD special subframe configuration</w:t>
            </w:r>
            <w:r w:rsidRPr="00796872">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A0F7F99" w14:textId="77777777" w:rsidR="005F7690" w:rsidRPr="00796872" w:rsidRDefault="005F7690" w:rsidP="00583926">
            <w:pPr>
              <w:pStyle w:val="TAC"/>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F9EE0D5" w14:textId="77777777" w:rsidR="005F7690" w:rsidRPr="00796872" w:rsidRDefault="005F7690" w:rsidP="00583926">
            <w:pPr>
              <w:pStyle w:val="TAC"/>
              <w:rPr>
                <w:rFonts w:cs="Arial"/>
              </w:rPr>
            </w:pPr>
            <w:r w:rsidRPr="00796872">
              <w:rPr>
                <w:rFonts w:cs="v4.2.0"/>
                <w:bCs/>
              </w:rPr>
              <w:t>6</w:t>
            </w:r>
          </w:p>
        </w:tc>
      </w:tr>
      <w:tr w:rsidR="005F7690" w:rsidRPr="00796872" w14:paraId="243220BA" w14:textId="77777777" w:rsidTr="0058392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0B65AA" w14:textId="77777777" w:rsidR="005F7690" w:rsidRPr="00796872" w:rsidRDefault="005F7690" w:rsidP="00583926">
            <w:pPr>
              <w:pStyle w:val="TAL"/>
              <w:rPr>
                <w:rFonts w:cs="Arial"/>
              </w:rPr>
            </w:pPr>
            <w:r w:rsidRPr="00796872">
              <w:rPr>
                <w:rFonts w:cs="v4.2.0"/>
              </w:rPr>
              <w:t>TDD uplink-downlink configuration</w:t>
            </w:r>
            <w:r w:rsidRPr="00796872">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0C4815D5" w14:textId="77777777" w:rsidR="005F7690" w:rsidRPr="00796872" w:rsidRDefault="005F7690" w:rsidP="00583926">
            <w:pPr>
              <w:pStyle w:val="TAC"/>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47A5595" w14:textId="77777777" w:rsidR="005F7690" w:rsidRPr="00796872" w:rsidRDefault="005F7690" w:rsidP="00583926">
            <w:pPr>
              <w:pStyle w:val="TAC"/>
              <w:rPr>
                <w:rFonts w:cs="Arial"/>
              </w:rPr>
            </w:pPr>
            <w:r w:rsidRPr="00796872">
              <w:rPr>
                <w:rFonts w:cs="v4.2.0"/>
                <w:bCs/>
              </w:rPr>
              <w:t>1</w:t>
            </w:r>
          </w:p>
        </w:tc>
      </w:tr>
      <w:tr w:rsidR="005F7690" w:rsidRPr="00796872" w14:paraId="39EDE312" w14:textId="77777777" w:rsidTr="0058392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21E531E" w14:textId="77777777" w:rsidR="005F7690" w:rsidRPr="00796872" w:rsidRDefault="005F7690" w:rsidP="00583926">
            <w:pPr>
              <w:pStyle w:val="TAL"/>
              <w:rPr>
                <w:rFonts w:cs="Arial"/>
                <w:lang w:eastAsia="ja-JP"/>
              </w:rPr>
            </w:pPr>
            <w:proofErr w:type="spellStart"/>
            <w:r w:rsidRPr="00796872">
              <w:rPr>
                <w:rFonts w:cs="Arial"/>
              </w:rPr>
              <w:t>BW</w:t>
            </w:r>
            <w:r w:rsidRPr="00796872">
              <w:rPr>
                <w:rFonts w:cs="Arial"/>
                <w:vertAlign w:val="subscript"/>
              </w:rPr>
              <w:t>channel</w:t>
            </w:r>
            <w:proofErr w:type="spellEnd"/>
            <w:r w:rsidRPr="00796872">
              <w:rPr>
                <w:rFonts w:cs="Arial"/>
                <w:vertAlign w:val="superscript"/>
              </w:rPr>
              <w:t xml:space="preserve"> Note 5</w:t>
            </w:r>
          </w:p>
        </w:tc>
        <w:tc>
          <w:tcPr>
            <w:tcW w:w="1418" w:type="dxa"/>
            <w:tcBorders>
              <w:top w:val="single" w:sz="4" w:space="0" w:color="auto"/>
              <w:left w:val="single" w:sz="4" w:space="0" w:color="auto"/>
              <w:bottom w:val="single" w:sz="4" w:space="0" w:color="auto"/>
              <w:right w:val="single" w:sz="4" w:space="0" w:color="auto"/>
            </w:tcBorders>
            <w:hideMark/>
          </w:tcPr>
          <w:p w14:paraId="50676DAE" w14:textId="77777777" w:rsidR="005F7690" w:rsidRPr="00796872" w:rsidRDefault="005F7690" w:rsidP="00583926">
            <w:pPr>
              <w:pStyle w:val="TAC"/>
              <w:rPr>
                <w:rFonts w:cs="Arial"/>
                <w:lang w:eastAsia="ja-JP"/>
              </w:rPr>
            </w:pPr>
            <w:r w:rsidRPr="00796872">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
          <w:p w14:paraId="2AE78680" w14:textId="77777777" w:rsidR="005F7690" w:rsidRPr="005F7690" w:rsidRDefault="005F7690" w:rsidP="00583926">
            <w:pPr>
              <w:pStyle w:val="TAC"/>
              <w:rPr>
                <w:rFonts w:cs="Arial"/>
                <w:lang w:val="de-DE"/>
              </w:rPr>
            </w:pPr>
            <w:r w:rsidRPr="005F7690">
              <w:rPr>
                <w:rFonts w:cs="Arial"/>
                <w:lang w:val="de-DE"/>
              </w:rPr>
              <w:t xml:space="preserve">5MHz: </w:t>
            </w:r>
            <w:proofErr w:type="spellStart"/>
            <w:proofErr w:type="gramStart"/>
            <w:r w:rsidRPr="005F7690">
              <w:rPr>
                <w:rFonts w:cs="Arial"/>
                <w:lang w:val="de-DE"/>
              </w:rPr>
              <w:t>N</w:t>
            </w:r>
            <w:r w:rsidRPr="005F7690">
              <w:rPr>
                <w:rFonts w:cs="Arial"/>
                <w:vertAlign w:val="subscript"/>
                <w:lang w:val="de-DE"/>
              </w:rPr>
              <w:t>RB,c</w:t>
            </w:r>
            <w:proofErr w:type="spellEnd"/>
            <w:proofErr w:type="gramEnd"/>
            <w:r w:rsidRPr="005F7690">
              <w:rPr>
                <w:rFonts w:cs="Arial"/>
                <w:lang w:val="de-DE"/>
              </w:rPr>
              <w:t xml:space="preserve"> = 25</w:t>
            </w:r>
          </w:p>
          <w:p w14:paraId="0F1FB19F" w14:textId="77777777" w:rsidR="005F7690" w:rsidRPr="005F7690" w:rsidRDefault="005F7690" w:rsidP="00583926">
            <w:pPr>
              <w:pStyle w:val="TAC"/>
              <w:rPr>
                <w:rFonts w:cs="Arial"/>
                <w:lang w:val="de-DE"/>
              </w:rPr>
            </w:pPr>
            <w:r w:rsidRPr="005F7690">
              <w:rPr>
                <w:rFonts w:cs="Arial"/>
                <w:lang w:val="de-DE"/>
              </w:rPr>
              <w:t xml:space="preserve">10MHz: </w:t>
            </w:r>
            <w:proofErr w:type="spellStart"/>
            <w:proofErr w:type="gramStart"/>
            <w:r w:rsidRPr="005F7690">
              <w:rPr>
                <w:rFonts w:cs="Arial"/>
                <w:lang w:val="de-DE"/>
              </w:rPr>
              <w:t>N</w:t>
            </w:r>
            <w:r w:rsidRPr="005F7690">
              <w:rPr>
                <w:rFonts w:cs="Arial"/>
                <w:vertAlign w:val="subscript"/>
                <w:lang w:val="de-DE"/>
              </w:rPr>
              <w:t>RB,c</w:t>
            </w:r>
            <w:proofErr w:type="spellEnd"/>
            <w:proofErr w:type="gramEnd"/>
            <w:r w:rsidRPr="005F7690">
              <w:rPr>
                <w:rFonts w:cs="Arial"/>
                <w:lang w:val="de-DE"/>
              </w:rPr>
              <w:t xml:space="preserve"> = 50</w:t>
            </w:r>
          </w:p>
          <w:p w14:paraId="4DEDE16D" w14:textId="77777777" w:rsidR="005F7690" w:rsidRPr="00796872" w:rsidRDefault="005F7690" w:rsidP="00583926">
            <w:pPr>
              <w:pStyle w:val="TAC"/>
              <w:rPr>
                <w:rFonts w:cs="Arial"/>
                <w:lang w:eastAsia="ja-JP"/>
              </w:rPr>
            </w:pPr>
            <w:r w:rsidRPr="00796872">
              <w:rPr>
                <w:rFonts w:cs="Arial"/>
              </w:rPr>
              <w:t xml:space="preserve">20MHz: </w:t>
            </w:r>
            <w:proofErr w:type="spellStart"/>
            <w:proofErr w:type="gramStart"/>
            <w:r w:rsidRPr="00796872">
              <w:rPr>
                <w:rFonts w:cs="Arial"/>
              </w:rPr>
              <w:t>N</w:t>
            </w:r>
            <w:r w:rsidRPr="00796872">
              <w:rPr>
                <w:rFonts w:cs="Arial"/>
                <w:vertAlign w:val="subscript"/>
              </w:rPr>
              <w:t>RB,c</w:t>
            </w:r>
            <w:proofErr w:type="spellEnd"/>
            <w:proofErr w:type="gramEnd"/>
            <w:r w:rsidRPr="00796872">
              <w:rPr>
                <w:rFonts w:cs="Arial"/>
              </w:rPr>
              <w:t xml:space="preserve"> = 100</w:t>
            </w:r>
          </w:p>
        </w:tc>
      </w:tr>
      <w:tr w:rsidR="005F7690" w:rsidRPr="00D35872" w14:paraId="03861B72" w14:textId="77777777" w:rsidTr="0058392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2D0686" w14:textId="77777777" w:rsidR="005F7690" w:rsidRPr="00796872" w:rsidRDefault="005F7690" w:rsidP="00583926">
            <w:pPr>
              <w:pStyle w:val="TAL"/>
              <w:rPr>
                <w:rFonts w:cs="Arial"/>
              </w:rPr>
            </w:pPr>
            <w:r w:rsidRPr="00796872">
              <w:rPr>
                <w:rFonts w:cs="Arial"/>
              </w:rPr>
              <w:t>PDSCH parameters:</w:t>
            </w:r>
          </w:p>
          <w:p w14:paraId="38602C7B" w14:textId="77777777" w:rsidR="005F7690" w:rsidRPr="00796872" w:rsidRDefault="005F7690" w:rsidP="00583926">
            <w:pPr>
              <w:pStyle w:val="TAL"/>
              <w:rPr>
                <w:rFonts w:cs="Arial"/>
              </w:rPr>
            </w:pPr>
            <w:r w:rsidRPr="00796872">
              <w:rPr>
                <w:rFonts w:cs="Arial"/>
              </w:rPr>
              <w:t>DL Reference Measurement Channel</w:t>
            </w:r>
            <w:r w:rsidRPr="00796872">
              <w:rPr>
                <w:rFonts w:cs="Arial"/>
                <w:vertAlign w:val="superscript"/>
              </w:rPr>
              <w:t>Note2, Note 5</w:t>
            </w:r>
          </w:p>
        </w:tc>
        <w:tc>
          <w:tcPr>
            <w:tcW w:w="1418" w:type="dxa"/>
            <w:tcBorders>
              <w:top w:val="single" w:sz="4" w:space="0" w:color="auto"/>
              <w:left w:val="single" w:sz="4" w:space="0" w:color="auto"/>
              <w:bottom w:val="single" w:sz="4" w:space="0" w:color="auto"/>
              <w:right w:val="single" w:sz="4" w:space="0" w:color="auto"/>
            </w:tcBorders>
          </w:tcPr>
          <w:p w14:paraId="5C973071" w14:textId="77777777" w:rsidR="005F7690" w:rsidRPr="00796872" w:rsidRDefault="005F7690" w:rsidP="00583926">
            <w:pPr>
              <w:pStyle w:val="TAC"/>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2F2A3D03" w14:textId="77777777" w:rsidR="005F7690" w:rsidRPr="00796872" w:rsidRDefault="005F7690" w:rsidP="00583926">
            <w:pPr>
              <w:pStyle w:val="TAC"/>
              <w:rPr>
                <w:rFonts w:cs="Arial"/>
              </w:rPr>
            </w:pPr>
            <w:r w:rsidRPr="00796872">
              <w:rPr>
                <w:rFonts w:cs="Arial"/>
              </w:rPr>
              <w:t>5MHz: R.7 FDD</w:t>
            </w:r>
          </w:p>
          <w:p w14:paraId="02736D64" w14:textId="77777777" w:rsidR="005F7690" w:rsidRPr="00796872" w:rsidRDefault="005F7690" w:rsidP="00583926">
            <w:pPr>
              <w:pStyle w:val="TAC"/>
              <w:rPr>
                <w:rFonts w:cs="Arial"/>
              </w:rPr>
            </w:pPr>
            <w:r w:rsidRPr="00796872">
              <w:rPr>
                <w:rFonts w:cs="Arial"/>
              </w:rPr>
              <w:t>10MHz: R.3 FDD</w:t>
            </w:r>
          </w:p>
          <w:p w14:paraId="21384BE1" w14:textId="77777777" w:rsidR="005F7690" w:rsidRPr="005F7690" w:rsidRDefault="005F7690" w:rsidP="00583926">
            <w:pPr>
              <w:pStyle w:val="TAC"/>
              <w:rPr>
                <w:rFonts w:cs="Arial"/>
                <w:lang w:val="de-DE"/>
              </w:rPr>
            </w:pPr>
            <w:r w:rsidRPr="005F7690">
              <w:rPr>
                <w:rFonts w:cs="Arial"/>
                <w:lang w:val="de-DE"/>
              </w:rPr>
              <w:t>20MHz: R.6 FDD</w:t>
            </w:r>
          </w:p>
          <w:p w14:paraId="07C3B336" w14:textId="77777777" w:rsidR="005F7690" w:rsidRPr="005F7690" w:rsidRDefault="005F7690" w:rsidP="00583926">
            <w:pPr>
              <w:pStyle w:val="TAC"/>
              <w:rPr>
                <w:rFonts w:cs="Arial"/>
                <w:lang w:val="de-DE"/>
              </w:rPr>
            </w:pPr>
            <w:r w:rsidRPr="005F7690">
              <w:rPr>
                <w:rFonts w:cs="Arial"/>
                <w:lang w:val="de-DE"/>
              </w:rPr>
              <w:t>5MHz: R.4 TDD</w:t>
            </w:r>
          </w:p>
          <w:p w14:paraId="79BED922" w14:textId="77777777" w:rsidR="005F7690" w:rsidRPr="005F7690" w:rsidRDefault="005F7690" w:rsidP="00583926">
            <w:pPr>
              <w:pStyle w:val="TAC"/>
              <w:rPr>
                <w:rFonts w:cs="Arial"/>
                <w:lang w:val="de-DE"/>
              </w:rPr>
            </w:pPr>
            <w:r w:rsidRPr="005F7690">
              <w:rPr>
                <w:rFonts w:cs="Arial"/>
                <w:lang w:val="de-DE"/>
              </w:rPr>
              <w:t>10MHz: R.0 TDD</w:t>
            </w:r>
          </w:p>
          <w:p w14:paraId="299CE83C" w14:textId="77777777" w:rsidR="005F7690" w:rsidRPr="005F7690" w:rsidRDefault="005F7690" w:rsidP="00583926">
            <w:pPr>
              <w:pStyle w:val="TAC"/>
              <w:rPr>
                <w:rFonts w:cs="Arial"/>
                <w:lang w:val="de-DE"/>
              </w:rPr>
            </w:pPr>
            <w:r w:rsidRPr="005F7690">
              <w:rPr>
                <w:rFonts w:cs="Arial"/>
                <w:lang w:val="de-DE"/>
              </w:rPr>
              <w:t>20MHz: R.3 TDD</w:t>
            </w:r>
          </w:p>
        </w:tc>
      </w:tr>
      <w:tr w:rsidR="005F7690" w:rsidRPr="00D35872" w14:paraId="593A8559" w14:textId="77777777" w:rsidTr="0058392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AD78921" w14:textId="77777777" w:rsidR="005F7690" w:rsidRPr="00796872" w:rsidRDefault="005F7690" w:rsidP="00583926">
            <w:pPr>
              <w:pStyle w:val="TAL"/>
              <w:rPr>
                <w:rFonts w:cs="Arial"/>
              </w:rPr>
            </w:pPr>
            <w:r w:rsidRPr="00796872">
              <w:rPr>
                <w:rFonts w:cs="Arial"/>
              </w:rPr>
              <w:t>PCFICH/PDCCH/PHICH parameters:</w:t>
            </w:r>
          </w:p>
          <w:p w14:paraId="49B490FA" w14:textId="77777777" w:rsidR="005F7690" w:rsidRPr="00796872" w:rsidRDefault="005F7690" w:rsidP="00583926">
            <w:pPr>
              <w:pStyle w:val="TAL"/>
              <w:rPr>
                <w:rFonts w:cs="Arial"/>
              </w:rPr>
            </w:pPr>
            <w:r w:rsidRPr="00796872">
              <w:rPr>
                <w:rFonts w:cs="Arial"/>
              </w:rPr>
              <w:t>DL Reference Measurement Channel</w:t>
            </w:r>
            <w:r w:rsidRPr="00796872">
              <w:rPr>
                <w:rFonts w:cs="Arial"/>
                <w:vertAlign w:val="superscript"/>
              </w:rPr>
              <w:t>Note2, Note 5</w:t>
            </w:r>
          </w:p>
        </w:tc>
        <w:tc>
          <w:tcPr>
            <w:tcW w:w="1418" w:type="dxa"/>
            <w:tcBorders>
              <w:top w:val="single" w:sz="4" w:space="0" w:color="auto"/>
              <w:left w:val="single" w:sz="4" w:space="0" w:color="auto"/>
              <w:bottom w:val="single" w:sz="4" w:space="0" w:color="auto"/>
              <w:right w:val="single" w:sz="4" w:space="0" w:color="auto"/>
            </w:tcBorders>
          </w:tcPr>
          <w:p w14:paraId="2F2AA66E" w14:textId="77777777" w:rsidR="005F7690" w:rsidRPr="00796872" w:rsidRDefault="005F7690" w:rsidP="00583926">
            <w:pPr>
              <w:pStyle w:val="TAC"/>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123F9B1D" w14:textId="77777777" w:rsidR="005F7690" w:rsidRPr="00796872" w:rsidRDefault="005F7690" w:rsidP="00583926">
            <w:pPr>
              <w:pStyle w:val="TAC"/>
              <w:rPr>
                <w:rFonts w:cs="Arial"/>
              </w:rPr>
            </w:pPr>
            <w:r w:rsidRPr="00796872">
              <w:rPr>
                <w:rFonts w:cs="Arial"/>
              </w:rPr>
              <w:t>5MHz: R.11 FDD</w:t>
            </w:r>
          </w:p>
          <w:p w14:paraId="2D2E5026" w14:textId="77777777" w:rsidR="005F7690" w:rsidRPr="00796872" w:rsidRDefault="005F7690" w:rsidP="00583926">
            <w:pPr>
              <w:pStyle w:val="TAC"/>
              <w:rPr>
                <w:rFonts w:cs="Arial"/>
              </w:rPr>
            </w:pPr>
            <w:r w:rsidRPr="00796872">
              <w:rPr>
                <w:rFonts w:cs="Arial"/>
              </w:rPr>
              <w:t>10MHz: R.6 FDD</w:t>
            </w:r>
          </w:p>
          <w:p w14:paraId="64C58683" w14:textId="77777777" w:rsidR="005F7690" w:rsidRPr="005F7690" w:rsidRDefault="005F7690" w:rsidP="00583926">
            <w:pPr>
              <w:pStyle w:val="TAC"/>
              <w:rPr>
                <w:rFonts w:cs="Arial"/>
                <w:lang w:val="de-DE"/>
              </w:rPr>
            </w:pPr>
            <w:r w:rsidRPr="005F7690">
              <w:rPr>
                <w:rFonts w:cs="Arial"/>
                <w:lang w:val="de-DE"/>
              </w:rPr>
              <w:t>20MHz: R.10 FDD</w:t>
            </w:r>
          </w:p>
          <w:p w14:paraId="08C63F16" w14:textId="77777777" w:rsidR="005F7690" w:rsidRPr="005F7690" w:rsidRDefault="005F7690" w:rsidP="00583926">
            <w:pPr>
              <w:pStyle w:val="TAC"/>
              <w:rPr>
                <w:rFonts w:cs="Arial"/>
                <w:lang w:val="de-DE"/>
              </w:rPr>
            </w:pPr>
            <w:r w:rsidRPr="005F7690">
              <w:rPr>
                <w:rFonts w:cs="Arial"/>
                <w:lang w:val="de-DE"/>
              </w:rPr>
              <w:t>5MHz: R.11 TDD</w:t>
            </w:r>
          </w:p>
          <w:p w14:paraId="386EED42" w14:textId="77777777" w:rsidR="005F7690" w:rsidRPr="005F7690" w:rsidRDefault="005F7690" w:rsidP="00583926">
            <w:pPr>
              <w:pStyle w:val="TAC"/>
              <w:rPr>
                <w:rFonts w:cs="Arial"/>
                <w:lang w:val="de-DE"/>
              </w:rPr>
            </w:pPr>
            <w:r w:rsidRPr="005F7690">
              <w:rPr>
                <w:rFonts w:cs="Arial"/>
                <w:lang w:val="de-DE"/>
              </w:rPr>
              <w:t>10MHz: R.6 TDD</w:t>
            </w:r>
          </w:p>
          <w:p w14:paraId="1290D4A5" w14:textId="77777777" w:rsidR="005F7690" w:rsidRPr="005F7690" w:rsidRDefault="005F7690" w:rsidP="00583926">
            <w:pPr>
              <w:pStyle w:val="TAC"/>
              <w:rPr>
                <w:rFonts w:cs="Arial"/>
                <w:lang w:val="de-DE"/>
              </w:rPr>
            </w:pPr>
            <w:r w:rsidRPr="005F7690">
              <w:rPr>
                <w:rFonts w:cs="Arial"/>
                <w:lang w:val="de-DE"/>
              </w:rPr>
              <w:t>20MHz: R.10 TDD</w:t>
            </w:r>
          </w:p>
        </w:tc>
      </w:tr>
      <w:tr w:rsidR="005F7690" w:rsidRPr="00796872" w14:paraId="7840741F" w14:textId="77777777" w:rsidTr="0058392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51A8525" w14:textId="77777777" w:rsidR="005F7690" w:rsidRPr="00796872" w:rsidRDefault="005F7690" w:rsidP="00583926">
            <w:pPr>
              <w:pStyle w:val="TAL"/>
              <w:rPr>
                <w:rFonts w:cs="Arial"/>
                <w:lang w:eastAsia="ja-JP"/>
              </w:rPr>
            </w:pPr>
            <w:r w:rsidRPr="00796872">
              <w:rPr>
                <w:rFonts w:cs="Arial"/>
              </w:rPr>
              <w:t>OCNG Patterns</w:t>
            </w:r>
            <w:r w:rsidRPr="00796872">
              <w:rPr>
                <w:rFonts w:cs="Arial"/>
                <w:vertAlign w:val="superscript"/>
              </w:rPr>
              <w:t>Note2, Note 5</w:t>
            </w:r>
          </w:p>
        </w:tc>
        <w:tc>
          <w:tcPr>
            <w:tcW w:w="1418" w:type="dxa"/>
            <w:tcBorders>
              <w:top w:val="single" w:sz="4" w:space="0" w:color="auto"/>
              <w:left w:val="single" w:sz="4" w:space="0" w:color="auto"/>
              <w:bottom w:val="single" w:sz="4" w:space="0" w:color="auto"/>
              <w:right w:val="single" w:sz="4" w:space="0" w:color="auto"/>
            </w:tcBorders>
          </w:tcPr>
          <w:p w14:paraId="55729FCD" w14:textId="77777777" w:rsidR="005F7690" w:rsidRPr="00796872" w:rsidRDefault="005F7690" w:rsidP="00583926">
            <w:pPr>
              <w:pStyle w:val="TAC"/>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296960A1" w14:textId="77777777" w:rsidR="005F7690" w:rsidRPr="00796872" w:rsidRDefault="005F7690" w:rsidP="00583926">
            <w:pPr>
              <w:pStyle w:val="TAC"/>
              <w:rPr>
                <w:rFonts w:cs="Arial"/>
              </w:rPr>
            </w:pPr>
            <w:r w:rsidRPr="00796872">
              <w:rPr>
                <w:rFonts w:cs="Arial"/>
              </w:rPr>
              <w:t>5MHz: OP.20 FDD</w:t>
            </w:r>
          </w:p>
          <w:p w14:paraId="4AACBC35" w14:textId="77777777" w:rsidR="005F7690" w:rsidRPr="00796872" w:rsidRDefault="005F7690" w:rsidP="00583926">
            <w:pPr>
              <w:pStyle w:val="TAC"/>
              <w:rPr>
                <w:rFonts w:cs="Arial"/>
              </w:rPr>
            </w:pPr>
            <w:r w:rsidRPr="00796872">
              <w:rPr>
                <w:rFonts w:cs="Arial"/>
              </w:rPr>
              <w:t>10MHz: OP.10 FDD</w:t>
            </w:r>
          </w:p>
          <w:p w14:paraId="5FBD0E2D" w14:textId="77777777" w:rsidR="005F7690" w:rsidRPr="00796872" w:rsidRDefault="005F7690" w:rsidP="00583926">
            <w:pPr>
              <w:pStyle w:val="TAC"/>
              <w:rPr>
                <w:rFonts w:cs="Arial"/>
              </w:rPr>
            </w:pPr>
            <w:r w:rsidRPr="00796872">
              <w:rPr>
                <w:rFonts w:cs="Arial"/>
              </w:rPr>
              <w:t>20MHz: OP.17 FDD</w:t>
            </w:r>
          </w:p>
          <w:p w14:paraId="72D5B4C7" w14:textId="77777777" w:rsidR="005F7690" w:rsidRPr="00796872" w:rsidRDefault="005F7690" w:rsidP="00583926">
            <w:pPr>
              <w:pStyle w:val="TAC"/>
              <w:rPr>
                <w:rFonts w:cs="Arial"/>
              </w:rPr>
            </w:pPr>
            <w:r w:rsidRPr="00796872">
              <w:rPr>
                <w:rFonts w:cs="Arial"/>
              </w:rPr>
              <w:t>5MHz: OP.9 TDD</w:t>
            </w:r>
          </w:p>
          <w:p w14:paraId="0B852DBB" w14:textId="77777777" w:rsidR="005F7690" w:rsidRPr="00796872" w:rsidRDefault="005F7690" w:rsidP="00583926">
            <w:pPr>
              <w:pStyle w:val="TAC"/>
              <w:rPr>
                <w:rFonts w:cs="Arial"/>
              </w:rPr>
            </w:pPr>
            <w:r w:rsidRPr="00796872">
              <w:rPr>
                <w:rFonts w:cs="Arial"/>
              </w:rPr>
              <w:t>10MHz: OP.1 TDD</w:t>
            </w:r>
          </w:p>
          <w:p w14:paraId="0F382718" w14:textId="77777777" w:rsidR="005F7690" w:rsidRPr="00796872" w:rsidRDefault="005F7690" w:rsidP="00583926">
            <w:pPr>
              <w:pStyle w:val="TAC"/>
              <w:rPr>
                <w:rFonts w:cs="Arial"/>
              </w:rPr>
            </w:pPr>
            <w:r w:rsidRPr="00796872">
              <w:rPr>
                <w:rFonts w:cs="Arial"/>
              </w:rPr>
              <w:t>20MHz: OP.7 TDD</w:t>
            </w:r>
          </w:p>
        </w:tc>
      </w:tr>
      <w:tr w:rsidR="005F7690" w:rsidRPr="00796872" w14:paraId="4AAEA848" w14:textId="77777777" w:rsidTr="0058392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BB3B023" w14:textId="77777777" w:rsidR="005F7690" w:rsidRPr="00796872" w:rsidRDefault="005F7690" w:rsidP="00583926">
            <w:pPr>
              <w:pStyle w:val="TAL"/>
              <w:rPr>
                <w:rFonts w:cs="Arial"/>
                <w:lang w:eastAsia="ja-JP"/>
              </w:rPr>
            </w:pPr>
            <w:r w:rsidRPr="00796872">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177917B1" w14:textId="77777777" w:rsidR="005F7690" w:rsidRPr="00796872" w:rsidRDefault="005F7690" w:rsidP="00583926">
            <w:pPr>
              <w:pStyle w:val="TAC"/>
              <w:rPr>
                <w:rFonts w:cs="Arial"/>
                <w:lang w:eastAsia="ja-JP"/>
              </w:rPr>
            </w:pPr>
            <w:r w:rsidRPr="00796872">
              <w:rPr>
                <w:rFonts w:cs="Arial"/>
              </w:rPr>
              <w:t>dB</w:t>
            </w:r>
          </w:p>
        </w:tc>
        <w:tc>
          <w:tcPr>
            <w:tcW w:w="3981" w:type="dxa"/>
            <w:vMerge w:val="restart"/>
            <w:tcBorders>
              <w:top w:val="single" w:sz="4" w:space="0" w:color="auto"/>
              <w:left w:val="single" w:sz="4" w:space="0" w:color="auto"/>
              <w:right w:val="single" w:sz="4" w:space="0" w:color="auto"/>
            </w:tcBorders>
            <w:vAlign w:val="center"/>
            <w:hideMark/>
          </w:tcPr>
          <w:p w14:paraId="1B8EA723" w14:textId="77777777" w:rsidR="005F7690" w:rsidRPr="00796872" w:rsidRDefault="005F7690" w:rsidP="00583926">
            <w:pPr>
              <w:pStyle w:val="TAC"/>
              <w:rPr>
                <w:rFonts w:cs="Arial"/>
                <w:lang w:eastAsia="ja-JP"/>
              </w:rPr>
            </w:pPr>
            <w:r w:rsidRPr="00796872">
              <w:rPr>
                <w:rFonts w:cs="Arial"/>
              </w:rPr>
              <w:t>0</w:t>
            </w:r>
          </w:p>
        </w:tc>
      </w:tr>
      <w:tr w:rsidR="005F7690" w:rsidRPr="00796872" w14:paraId="05BDDD51" w14:textId="77777777" w:rsidTr="0058392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97A9F56" w14:textId="77777777" w:rsidR="005F7690" w:rsidRPr="00796872" w:rsidRDefault="005F7690" w:rsidP="00583926">
            <w:pPr>
              <w:pStyle w:val="TAL"/>
              <w:rPr>
                <w:rFonts w:cs="Arial"/>
              </w:rPr>
            </w:pPr>
            <w:r w:rsidRPr="00796872">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603F5D2A" w14:textId="77777777" w:rsidR="005F7690" w:rsidRPr="00796872" w:rsidRDefault="005F7690" w:rsidP="00583926">
            <w:pPr>
              <w:pStyle w:val="TAC"/>
              <w:rPr>
                <w:rFonts w:cs="Arial"/>
              </w:rPr>
            </w:pPr>
            <w:r w:rsidRPr="00796872">
              <w:rPr>
                <w:rFonts w:cs="Arial"/>
              </w:rPr>
              <w:t>dB</w:t>
            </w:r>
          </w:p>
        </w:tc>
        <w:tc>
          <w:tcPr>
            <w:tcW w:w="3981" w:type="dxa"/>
            <w:vMerge/>
            <w:tcBorders>
              <w:left w:val="single" w:sz="4" w:space="0" w:color="auto"/>
              <w:right w:val="single" w:sz="4" w:space="0" w:color="auto"/>
            </w:tcBorders>
            <w:vAlign w:val="center"/>
            <w:hideMark/>
          </w:tcPr>
          <w:p w14:paraId="79E5F390" w14:textId="77777777" w:rsidR="005F7690" w:rsidRPr="00796872" w:rsidRDefault="005F7690" w:rsidP="00583926">
            <w:pPr>
              <w:pStyle w:val="TAC"/>
              <w:rPr>
                <w:rFonts w:cs="Arial"/>
              </w:rPr>
            </w:pPr>
          </w:p>
        </w:tc>
      </w:tr>
      <w:tr w:rsidR="005F7690" w:rsidRPr="00796872" w14:paraId="68872285" w14:textId="77777777" w:rsidTr="0058392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FE02598" w14:textId="77777777" w:rsidR="005F7690" w:rsidRPr="00796872" w:rsidRDefault="005F7690" w:rsidP="00583926">
            <w:pPr>
              <w:pStyle w:val="TAL"/>
              <w:rPr>
                <w:rFonts w:cs="Arial"/>
              </w:rPr>
            </w:pPr>
            <w:r w:rsidRPr="00796872">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350F28C3" w14:textId="77777777" w:rsidR="005F7690" w:rsidRPr="00796872" w:rsidRDefault="005F7690" w:rsidP="00583926">
            <w:pPr>
              <w:pStyle w:val="TAC"/>
              <w:rPr>
                <w:rFonts w:cs="Arial"/>
              </w:rPr>
            </w:pPr>
            <w:r w:rsidRPr="00796872">
              <w:rPr>
                <w:rFonts w:cs="Arial"/>
              </w:rPr>
              <w:t>dB</w:t>
            </w:r>
          </w:p>
        </w:tc>
        <w:tc>
          <w:tcPr>
            <w:tcW w:w="3981" w:type="dxa"/>
            <w:vMerge/>
            <w:tcBorders>
              <w:left w:val="single" w:sz="4" w:space="0" w:color="auto"/>
              <w:right w:val="single" w:sz="4" w:space="0" w:color="auto"/>
            </w:tcBorders>
            <w:vAlign w:val="center"/>
            <w:hideMark/>
          </w:tcPr>
          <w:p w14:paraId="219B93F0" w14:textId="77777777" w:rsidR="005F7690" w:rsidRPr="00796872" w:rsidRDefault="005F7690" w:rsidP="00583926">
            <w:pPr>
              <w:pStyle w:val="TAC"/>
              <w:rPr>
                <w:rFonts w:cs="Arial"/>
              </w:rPr>
            </w:pPr>
          </w:p>
        </w:tc>
      </w:tr>
      <w:tr w:rsidR="005F7690" w:rsidRPr="00796872" w14:paraId="1C526A83" w14:textId="77777777" w:rsidTr="0058392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3443B55" w14:textId="77777777" w:rsidR="005F7690" w:rsidRPr="00796872" w:rsidRDefault="005F7690" w:rsidP="00583926">
            <w:pPr>
              <w:pStyle w:val="TAL"/>
              <w:rPr>
                <w:rFonts w:cs="Arial"/>
              </w:rPr>
            </w:pPr>
            <w:r w:rsidRPr="00796872">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0BA4FEC1" w14:textId="77777777" w:rsidR="005F7690" w:rsidRPr="00796872" w:rsidRDefault="005F7690" w:rsidP="00583926">
            <w:pPr>
              <w:pStyle w:val="TAC"/>
              <w:rPr>
                <w:rFonts w:cs="Arial"/>
              </w:rPr>
            </w:pPr>
            <w:r w:rsidRPr="00796872">
              <w:rPr>
                <w:rFonts w:cs="Arial"/>
              </w:rPr>
              <w:t>dB</w:t>
            </w:r>
          </w:p>
        </w:tc>
        <w:tc>
          <w:tcPr>
            <w:tcW w:w="3981" w:type="dxa"/>
            <w:vMerge/>
            <w:tcBorders>
              <w:left w:val="single" w:sz="4" w:space="0" w:color="auto"/>
              <w:right w:val="single" w:sz="4" w:space="0" w:color="auto"/>
            </w:tcBorders>
            <w:vAlign w:val="center"/>
            <w:hideMark/>
          </w:tcPr>
          <w:p w14:paraId="53CDE18B" w14:textId="77777777" w:rsidR="005F7690" w:rsidRPr="00796872" w:rsidRDefault="005F7690" w:rsidP="00583926">
            <w:pPr>
              <w:pStyle w:val="TAC"/>
              <w:rPr>
                <w:rFonts w:cs="Arial"/>
              </w:rPr>
            </w:pPr>
          </w:p>
        </w:tc>
      </w:tr>
      <w:tr w:rsidR="005F7690" w:rsidRPr="00796872" w14:paraId="45A448ED" w14:textId="77777777" w:rsidTr="0058392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0CCF557" w14:textId="77777777" w:rsidR="005F7690" w:rsidRPr="00796872" w:rsidRDefault="005F7690" w:rsidP="00583926">
            <w:pPr>
              <w:pStyle w:val="TAL"/>
              <w:rPr>
                <w:rFonts w:cs="Arial"/>
              </w:rPr>
            </w:pPr>
            <w:r w:rsidRPr="00796872">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1ECC499" w14:textId="77777777" w:rsidR="005F7690" w:rsidRPr="00796872" w:rsidRDefault="005F7690" w:rsidP="00583926">
            <w:pPr>
              <w:pStyle w:val="TAC"/>
              <w:rPr>
                <w:rFonts w:cs="Arial"/>
              </w:rPr>
            </w:pPr>
            <w:r w:rsidRPr="00796872">
              <w:rPr>
                <w:rFonts w:cs="Arial"/>
              </w:rPr>
              <w:t>dB</w:t>
            </w:r>
          </w:p>
        </w:tc>
        <w:tc>
          <w:tcPr>
            <w:tcW w:w="3981" w:type="dxa"/>
            <w:vMerge/>
            <w:tcBorders>
              <w:left w:val="single" w:sz="4" w:space="0" w:color="auto"/>
              <w:right w:val="single" w:sz="4" w:space="0" w:color="auto"/>
            </w:tcBorders>
            <w:vAlign w:val="center"/>
            <w:hideMark/>
          </w:tcPr>
          <w:p w14:paraId="233F120D" w14:textId="77777777" w:rsidR="005F7690" w:rsidRPr="00796872" w:rsidRDefault="005F7690" w:rsidP="00583926">
            <w:pPr>
              <w:pStyle w:val="TAC"/>
              <w:rPr>
                <w:rFonts w:cs="Arial"/>
              </w:rPr>
            </w:pPr>
          </w:p>
        </w:tc>
      </w:tr>
      <w:tr w:rsidR="005F7690" w:rsidRPr="00796872" w14:paraId="7DF9CD1A" w14:textId="77777777" w:rsidTr="0058392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A8E7B85" w14:textId="77777777" w:rsidR="005F7690" w:rsidRPr="00796872" w:rsidRDefault="005F7690" w:rsidP="00583926">
            <w:pPr>
              <w:pStyle w:val="TAL"/>
              <w:rPr>
                <w:rFonts w:cs="Arial"/>
              </w:rPr>
            </w:pPr>
            <w:r w:rsidRPr="00796872">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57258BD6" w14:textId="77777777" w:rsidR="005F7690" w:rsidRPr="00796872" w:rsidRDefault="005F7690" w:rsidP="00583926">
            <w:pPr>
              <w:pStyle w:val="TAC"/>
              <w:rPr>
                <w:rFonts w:cs="Arial"/>
              </w:rPr>
            </w:pPr>
            <w:r w:rsidRPr="00796872">
              <w:rPr>
                <w:rFonts w:cs="Arial"/>
              </w:rPr>
              <w:t>dB</w:t>
            </w:r>
          </w:p>
        </w:tc>
        <w:tc>
          <w:tcPr>
            <w:tcW w:w="3981" w:type="dxa"/>
            <w:vMerge/>
            <w:tcBorders>
              <w:left w:val="single" w:sz="4" w:space="0" w:color="auto"/>
              <w:right w:val="single" w:sz="4" w:space="0" w:color="auto"/>
            </w:tcBorders>
            <w:vAlign w:val="center"/>
            <w:hideMark/>
          </w:tcPr>
          <w:p w14:paraId="56726782" w14:textId="77777777" w:rsidR="005F7690" w:rsidRPr="00796872" w:rsidRDefault="005F7690" w:rsidP="00583926">
            <w:pPr>
              <w:pStyle w:val="TAC"/>
              <w:rPr>
                <w:rFonts w:cs="Arial"/>
              </w:rPr>
            </w:pPr>
          </w:p>
        </w:tc>
      </w:tr>
      <w:tr w:rsidR="005F7690" w:rsidRPr="00796872" w14:paraId="197635A8" w14:textId="77777777" w:rsidTr="0058392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33E4758" w14:textId="77777777" w:rsidR="005F7690" w:rsidRPr="00796872" w:rsidRDefault="005F7690" w:rsidP="00583926">
            <w:pPr>
              <w:pStyle w:val="TAL"/>
              <w:rPr>
                <w:rFonts w:cs="Arial"/>
              </w:rPr>
            </w:pPr>
            <w:r w:rsidRPr="00796872">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3743E033" w14:textId="77777777" w:rsidR="005F7690" w:rsidRPr="00796872" w:rsidRDefault="005F7690" w:rsidP="00583926">
            <w:pPr>
              <w:pStyle w:val="TAC"/>
              <w:rPr>
                <w:rFonts w:cs="Arial"/>
              </w:rPr>
            </w:pPr>
            <w:r w:rsidRPr="00796872">
              <w:rPr>
                <w:rFonts w:cs="Arial"/>
              </w:rPr>
              <w:t>dB</w:t>
            </w:r>
          </w:p>
        </w:tc>
        <w:tc>
          <w:tcPr>
            <w:tcW w:w="3981" w:type="dxa"/>
            <w:vMerge/>
            <w:tcBorders>
              <w:left w:val="single" w:sz="4" w:space="0" w:color="auto"/>
              <w:right w:val="single" w:sz="4" w:space="0" w:color="auto"/>
            </w:tcBorders>
            <w:vAlign w:val="center"/>
            <w:hideMark/>
          </w:tcPr>
          <w:p w14:paraId="41FCC74A" w14:textId="77777777" w:rsidR="005F7690" w:rsidRPr="00796872" w:rsidRDefault="005F7690" w:rsidP="00583926">
            <w:pPr>
              <w:pStyle w:val="TAC"/>
              <w:rPr>
                <w:rFonts w:cs="Arial"/>
              </w:rPr>
            </w:pPr>
          </w:p>
        </w:tc>
      </w:tr>
      <w:tr w:rsidR="005F7690" w:rsidRPr="00796872" w14:paraId="0E9E5AD9" w14:textId="77777777" w:rsidTr="0058392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6F5245A" w14:textId="77777777" w:rsidR="005F7690" w:rsidRPr="00796872" w:rsidRDefault="005F7690" w:rsidP="00583926">
            <w:pPr>
              <w:pStyle w:val="TAL"/>
              <w:rPr>
                <w:rFonts w:cs="Arial"/>
              </w:rPr>
            </w:pPr>
            <w:r w:rsidRPr="00796872">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658084FB" w14:textId="77777777" w:rsidR="005F7690" w:rsidRPr="00796872" w:rsidRDefault="005F7690" w:rsidP="00583926">
            <w:pPr>
              <w:pStyle w:val="TAC"/>
              <w:rPr>
                <w:rFonts w:cs="Arial"/>
              </w:rPr>
            </w:pPr>
            <w:r w:rsidRPr="00796872">
              <w:rPr>
                <w:rFonts w:cs="Arial"/>
              </w:rPr>
              <w:t>dB</w:t>
            </w:r>
          </w:p>
        </w:tc>
        <w:tc>
          <w:tcPr>
            <w:tcW w:w="3981" w:type="dxa"/>
            <w:vMerge/>
            <w:tcBorders>
              <w:left w:val="single" w:sz="4" w:space="0" w:color="auto"/>
              <w:right w:val="single" w:sz="4" w:space="0" w:color="auto"/>
            </w:tcBorders>
            <w:vAlign w:val="center"/>
            <w:hideMark/>
          </w:tcPr>
          <w:p w14:paraId="0E7A8DCB" w14:textId="77777777" w:rsidR="005F7690" w:rsidRPr="00796872" w:rsidRDefault="005F7690" w:rsidP="00583926">
            <w:pPr>
              <w:pStyle w:val="TAC"/>
              <w:rPr>
                <w:rFonts w:cs="Arial"/>
              </w:rPr>
            </w:pPr>
          </w:p>
        </w:tc>
      </w:tr>
      <w:tr w:rsidR="005F7690" w:rsidRPr="00796872" w14:paraId="28B6B626" w14:textId="77777777" w:rsidTr="0058392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0FEFDA" w14:textId="77777777" w:rsidR="005F7690" w:rsidRPr="00796872" w:rsidRDefault="005F7690" w:rsidP="00583926">
            <w:pPr>
              <w:pStyle w:val="TAL"/>
              <w:rPr>
                <w:rFonts w:cs="Arial"/>
              </w:rPr>
            </w:pPr>
            <w:r w:rsidRPr="00796872">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3A7160CD" w14:textId="77777777" w:rsidR="005F7690" w:rsidRPr="00796872" w:rsidRDefault="005F7690" w:rsidP="00583926">
            <w:pPr>
              <w:pStyle w:val="TAC"/>
              <w:rPr>
                <w:rFonts w:cs="Arial"/>
              </w:rPr>
            </w:pPr>
            <w:r w:rsidRPr="00796872">
              <w:rPr>
                <w:rFonts w:cs="Arial"/>
              </w:rPr>
              <w:t>dB</w:t>
            </w:r>
          </w:p>
        </w:tc>
        <w:tc>
          <w:tcPr>
            <w:tcW w:w="3981" w:type="dxa"/>
            <w:vMerge/>
            <w:tcBorders>
              <w:left w:val="single" w:sz="4" w:space="0" w:color="auto"/>
              <w:right w:val="single" w:sz="4" w:space="0" w:color="auto"/>
            </w:tcBorders>
            <w:vAlign w:val="center"/>
            <w:hideMark/>
          </w:tcPr>
          <w:p w14:paraId="2A9B73D0" w14:textId="77777777" w:rsidR="005F7690" w:rsidRPr="00796872" w:rsidRDefault="005F7690" w:rsidP="00583926">
            <w:pPr>
              <w:pStyle w:val="TAC"/>
              <w:rPr>
                <w:rFonts w:cs="Arial"/>
              </w:rPr>
            </w:pPr>
          </w:p>
        </w:tc>
      </w:tr>
      <w:tr w:rsidR="005F7690" w:rsidRPr="00796872" w14:paraId="2194C333" w14:textId="77777777" w:rsidTr="0058392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76A381" w14:textId="77777777" w:rsidR="005F7690" w:rsidRPr="00796872" w:rsidRDefault="005F7690" w:rsidP="00583926">
            <w:pPr>
              <w:pStyle w:val="TAL"/>
              <w:rPr>
                <w:rFonts w:cs="Arial"/>
              </w:rPr>
            </w:pPr>
            <w:r w:rsidRPr="00796872">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566B3B38" w14:textId="77777777" w:rsidR="005F7690" w:rsidRPr="00796872" w:rsidRDefault="005F7690" w:rsidP="00583926">
            <w:pPr>
              <w:pStyle w:val="TAC"/>
              <w:rPr>
                <w:rFonts w:cs="Arial"/>
              </w:rPr>
            </w:pPr>
            <w:r w:rsidRPr="00796872">
              <w:rPr>
                <w:rFonts w:cs="Arial"/>
              </w:rPr>
              <w:t>dB</w:t>
            </w:r>
          </w:p>
        </w:tc>
        <w:tc>
          <w:tcPr>
            <w:tcW w:w="3981" w:type="dxa"/>
            <w:vMerge/>
            <w:tcBorders>
              <w:left w:val="single" w:sz="4" w:space="0" w:color="auto"/>
              <w:right w:val="single" w:sz="4" w:space="0" w:color="auto"/>
            </w:tcBorders>
            <w:vAlign w:val="center"/>
            <w:hideMark/>
          </w:tcPr>
          <w:p w14:paraId="6ACBA563" w14:textId="77777777" w:rsidR="005F7690" w:rsidRPr="00796872" w:rsidRDefault="005F7690" w:rsidP="00583926">
            <w:pPr>
              <w:pStyle w:val="TAC"/>
              <w:rPr>
                <w:rFonts w:cs="Arial"/>
              </w:rPr>
            </w:pPr>
          </w:p>
        </w:tc>
      </w:tr>
      <w:tr w:rsidR="005F7690" w:rsidRPr="00796872" w14:paraId="11193FA8" w14:textId="77777777" w:rsidTr="0058392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311354C" w14:textId="77777777" w:rsidR="005F7690" w:rsidRPr="00796872" w:rsidRDefault="005F7690" w:rsidP="00583926">
            <w:pPr>
              <w:pStyle w:val="TAL"/>
              <w:rPr>
                <w:rFonts w:cs="Arial"/>
              </w:rPr>
            </w:pPr>
            <w:r w:rsidRPr="00796872">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2636802C" w14:textId="77777777" w:rsidR="005F7690" w:rsidRPr="00796872" w:rsidRDefault="005F7690" w:rsidP="00583926">
            <w:pPr>
              <w:pStyle w:val="TAC"/>
              <w:rPr>
                <w:rFonts w:cs="Arial"/>
              </w:rPr>
            </w:pPr>
            <w:r w:rsidRPr="00796872">
              <w:rPr>
                <w:rFonts w:cs="Arial"/>
              </w:rPr>
              <w:t>dB</w:t>
            </w:r>
          </w:p>
        </w:tc>
        <w:tc>
          <w:tcPr>
            <w:tcW w:w="3981" w:type="dxa"/>
            <w:vMerge/>
            <w:tcBorders>
              <w:left w:val="single" w:sz="4" w:space="0" w:color="auto"/>
              <w:right w:val="single" w:sz="4" w:space="0" w:color="auto"/>
            </w:tcBorders>
            <w:vAlign w:val="center"/>
            <w:hideMark/>
          </w:tcPr>
          <w:p w14:paraId="13DFF07A" w14:textId="77777777" w:rsidR="005F7690" w:rsidRPr="00796872" w:rsidRDefault="005F7690" w:rsidP="00583926">
            <w:pPr>
              <w:pStyle w:val="TAC"/>
              <w:rPr>
                <w:rFonts w:cs="Arial"/>
              </w:rPr>
            </w:pPr>
          </w:p>
        </w:tc>
      </w:tr>
      <w:tr w:rsidR="005F7690" w:rsidRPr="00796872" w14:paraId="127F1508" w14:textId="77777777" w:rsidTr="0058392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0ABC083" w14:textId="77777777" w:rsidR="005F7690" w:rsidRPr="00796872" w:rsidRDefault="005F7690" w:rsidP="00583926">
            <w:pPr>
              <w:pStyle w:val="TAL"/>
              <w:rPr>
                <w:rFonts w:cs="Arial"/>
              </w:rPr>
            </w:pPr>
            <w:r w:rsidRPr="00796872">
              <w:rPr>
                <w:rFonts w:cs="Arial"/>
              </w:rPr>
              <w:t>OCNG_RA</w:t>
            </w:r>
            <w:r w:rsidRPr="00796872">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28052913" w14:textId="77777777" w:rsidR="005F7690" w:rsidRPr="00796872" w:rsidRDefault="005F7690" w:rsidP="00583926">
            <w:pPr>
              <w:pStyle w:val="TAC"/>
              <w:rPr>
                <w:rFonts w:cs="Arial"/>
              </w:rPr>
            </w:pPr>
            <w:r w:rsidRPr="00796872">
              <w:rPr>
                <w:rFonts w:cs="Arial"/>
              </w:rPr>
              <w:t>dB</w:t>
            </w:r>
          </w:p>
        </w:tc>
        <w:tc>
          <w:tcPr>
            <w:tcW w:w="3981" w:type="dxa"/>
            <w:vMerge/>
            <w:tcBorders>
              <w:left w:val="single" w:sz="4" w:space="0" w:color="auto"/>
              <w:right w:val="single" w:sz="4" w:space="0" w:color="auto"/>
            </w:tcBorders>
            <w:vAlign w:val="center"/>
            <w:hideMark/>
          </w:tcPr>
          <w:p w14:paraId="69057C51" w14:textId="77777777" w:rsidR="005F7690" w:rsidRPr="00796872" w:rsidRDefault="005F7690" w:rsidP="00583926">
            <w:pPr>
              <w:pStyle w:val="TAC"/>
              <w:rPr>
                <w:rFonts w:cs="Arial"/>
              </w:rPr>
            </w:pPr>
          </w:p>
        </w:tc>
      </w:tr>
      <w:tr w:rsidR="005F7690" w:rsidRPr="00796872" w14:paraId="11E95026" w14:textId="77777777" w:rsidTr="0058392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569312" w14:textId="77777777" w:rsidR="005F7690" w:rsidRPr="00796872" w:rsidRDefault="005F7690" w:rsidP="00583926">
            <w:pPr>
              <w:pStyle w:val="TAL"/>
              <w:rPr>
                <w:rFonts w:cs="Arial"/>
              </w:rPr>
            </w:pPr>
            <w:r w:rsidRPr="00796872">
              <w:rPr>
                <w:rFonts w:cs="Arial"/>
              </w:rPr>
              <w:t>OCNG_RB</w:t>
            </w:r>
            <w:r w:rsidRPr="00796872">
              <w:rPr>
                <w:rFonts w:cs="Arial"/>
                <w:vertAlign w:val="superscript"/>
              </w:rPr>
              <w:t>Note3</w:t>
            </w:r>
            <w:r w:rsidRPr="00796872">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0454F81A" w14:textId="77777777" w:rsidR="005F7690" w:rsidRPr="00796872" w:rsidRDefault="005F7690" w:rsidP="00583926">
            <w:pPr>
              <w:pStyle w:val="TAC"/>
              <w:rPr>
                <w:rFonts w:cs="Arial"/>
              </w:rPr>
            </w:pPr>
            <w:r w:rsidRPr="00796872">
              <w:rPr>
                <w:rFonts w:cs="Arial"/>
              </w:rPr>
              <w:t>dB</w:t>
            </w:r>
          </w:p>
        </w:tc>
        <w:tc>
          <w:tcPr>
            <w:tcW w:w="3981" w:type="dxa"/>
            <w:vMerge/>
            <w:tcBorders>
              <w:left w:val="single" w:sz="4" w:space="0" w:color="auto"/>
              <w:bottom w:val="single" w:sz="4" w:space="0" w:color="auto"/>
              <w:right w:val="single" w:sz="4" w:space="0" w:color="auto"/>
            </w:tcBorders>
            <w:vAlign w:val="center"/>
            <w:hideMark/>
          </w:tcPr>
          <w:p w14:paraId="4ABEB9C3" w14:textId="77777777" w:rsidR="005F7690" w:rsidRPr="00796872" w:rsidRDefault="005F7690" w:rsidP="00583926">
            <w:pPr>
              <w:pStyle w:val="TAC"/>
              <w:rPr>
                <w:rFonts w:cs="Arial"/>
              </w:rPr>
            </w:pPr>
          </w:p>
        </w:tc>
      </w:tr>
      <w:tr w:rsidR="005F7690" w:rsidRPr="00796872" w14:paraId="2F6739B1" w14:textId="77777777" w:rsidTr="00583926">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3EB48145" w14:textId="77777777" w:rsidR="005F7690" w:rsidRPr="00796872" w:rsidRDefault="005F7690" w:rsidP="00583926">
            <w:pPr>
              <w:pStyle w:val="TAN"/>
              <w:rPr>
                <w:rFonts w:cs="Arial"/>
              </w:rPr>
            </w:pPr>
            <w:r w:rsidRPr="00796872">
              <w:rPr>
                <w:rFonts w:cs="Arial"/>
              </w:rPr>
              <w:t>Note 1:</w:t>
            </w:r>
            <w:r w:rsidRPr="00796872">
              <w:rPr>
                <w:rFonts w:cs="Arial"/>
              </w:rPr>
              <w:tab/>
              <w:t>Special subframe and uplink-downlink configurations are specified in table 4.2-1 in TS 36.211 [24].</w:t>
            </w:r>
          </w:p>
          <w:p w14:paraId="2DD00823" w14:textId="77777777" w:rsidR="005F7690" w:rsidRPr="00796872" w:rsidRDefault="005F7690" w:rsidP="00583926">
            <w:pPr>
              <w:pStyle w:val="TAN"/>
              <w:rPr>
                <w:rFonts w:cs="Arial"/>
              </w:rPr>
            </w:pPr>
            <w:r w:rsidRPr="00796872">
              <w:rPr>
                <w:rFonts w:cs="Arial"/>
              </w:rPr>
              <w:t>Note 2:</w:t>
            </w:r>
            <w:r w:rsidRPr="00796872">
              <w:rPr>
                <w:rFonts w:cs="Arial"/>
              </w:rPr>
              <w:tab/>
              <w:t>DL RMCs and OCNG patterns are specified in sections A 1, A.2 and D.1 of TS 36.521-3 [26].</w:t>
            </w:r>
          </w:p>
          <w:p w14:paraId="20D4F8EA" w14:textId="77777777" w:rsidR="005F7690" w:rsidRPr="00796872" w:rsidRDefault="005F7690" w:rsidP="00583926">
            <w:pPr>
              <w:pStyle w:val="TAN"/>
              <w:rPr>
                <w:rFonts w:cs="Arial"/>
              </w:rPr>
            </w:pPr>
            <w:r w:rsidRPr="00796872">
              <w:rPr>
                <w:rFonts w:cs="Arial"/>
              </w:rPr>
              <w:t>Note 3:</w:t>
            </w:r>
            <w:r w:rsidRPr="00796872">
              <w:rPr>
                <w:rFonts w:cs="Arial"/>
              </w:rPr>
              <w:tab/>
              <w:t>OCNG shall be used such that all cells are fully allocated and a constant total transmitted power spectral density is achieved for all OFDM symbols.</w:t>
            </w:r>
          </w:p>
          <w:p w14:paraId="255DE673" w14:textId="77777777" w:rsidR="005F7690" w:rsidRPr="00796872" w:rsidRDefault="005F7690" w:rsidP="00583926">
            <w:pPr>
              <w:pStyle w:val="TAN"/>
              <w:rPr>
                <w:rFonts w:cs="Arial"/>
              </w:rPr>
            </w:pPr>
            <w:r w:rsidRPr="00796872">
              <w:rPr>
                <w:rFonts w:cs="Arial"/>
              </w:rPr>
              <w:t>Note 4:</w:t>
            </w:r>
            <w:r w:rsidRPr="00796872">
              <w:rPr>
                <w:rFonts w:cs="Arial"/>
              </w:rPr>
              <w:tab/>
              <w:t>The E-UTRA signal is required only to ensure the E-UTRA link to the DUT in the EN-DC operation. The Test System shall provide a stable and noise-free E-UTRA signal without need of precise propagation modelling, path loss and polarization control. Further details of the E-UTRA signal configuration are not defined as part of the cell specific test parameters, since the E-UTRA link is not under performance verification and is not expected to influence the NR FR2 requirement.</w:t>
            </w:r>
          </w:p>
          <w:p w14:paraId="1E5EA185" w14:textId="77777777" w:rsidR="005F7690" w:rsidRPr="00796872" w:rsidRDefault="005F7690" w:rsidP="00583926">
            <w:pPr>
              <w:pStyle w:val="TAN"/>
              <w:rPr>
                <w:rFonts w:cs="Arial"/>
              </w:rPr>
            </w:pPr>
            <w:r w:rsidRPr="00796872">
              <w:rPr>
                <w:rFonts w:cs="Arial"/>
              </w:rPr>
              <w:t>Note 5:</w:t>
            </w:r>
            <w:r w:rsidRPr="00796872">
              <w:rPr>
                <w:rFonts w:cs="Arial"/>
              </w:rPr>
              <w:tab/>
              <w:t xml:space="preserve">The </w:t>
            </w:r>
            <w:r w:rsidRPr="00796872">
              <w:t>For E-UTRA anchor configuration, pick 5 MHz as default channel bandwidth setting in the tests as it is supported by all E-UTRA bands. If none of the UE supported EN-DC band combos support 5MHz E-UTRA carrier, pick 20 MHz channel BW or 10 MHz channel BW, in that order,</w:t>
            </w:r>
          </w:p>
        </w:tc>
      </w:tr>
    </w:tbl>
    <w:p w14:paraId="261D14FE" w14:textId="77777777" w:rsidR="005F7690" w:rsidRPr="00796872" w:rsidRDefault="005F7690" w:rsidP="005F7690"/>
    <w:p w14:paraId="44BB1802" w14:textId="77777777" w:rsidR="005F7690" w:rsidRPr="00796872" w:rsidRDefault="005F7690" w:rsidP="005F7690">
      <w:pPr>
        <w:pStyle w:val="TH"/>
      </w:pPr>
      <w:r w:rsidRPr="00796872">
        <w:t xml:space="preserve">Table A.6.1.2-2: </w:t>
      </w:r>
      <w:r w:rsidRPr="00796872">
        <w:rPr>
          <w:i/>
        </w:rPr>
        <w:t>CQI-</w:t>
      </w:r>
      <w:proofErr w:type="spellStart"/>
      <w:r w:rsidRPr="00796872">
        <w:rPr>
          <w:i/>
        </w:rPr>
        <w:t>ReportConfig</w:t>
      </w:r>
      <w:proofErr w:type="spellEnd"/>
      <w:r w:rsidRPr="00796872">
        <w:rPr>
          <w:i/>
        </w:rPr>
        <w:t xml:space="preserve">-DEFAULT: </w:t>
      </w:r>
      <w:r w:rsidRPr="00796872">
        <w:t>Additional</w:t>
      </w:r>
      <w:r w:rsidRPr="00796872">
        <w:rPr>
          <w:i/>
        </w:rPr>
        <w:t xml:space="preserve"> </w:t>
      </w:r>
      <w:r w:rsidRPr="00796872">
        <w:t>E-UTRA Anchor Configuration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4536"/>
        <w:gridCol w:w="2268"/>
        <w:gridCol w:w="1701"/>
        <w:gridCol w:w="1275"/>
      </w:tblGrid>
      <w:tr w:rsidR="005F7690" w:rsidRPr="00796872" w14:paraId="635624E5" w14:textId="77777777" w:rsidTr="00583926">
        <w:trPr>
          <w:jc w:val="center"/>
        </w:trPr>
        <w:tc>
          <w:tcPr>
            <w:tcW w:w="9780" w:type="dxa"/>
            <w:gridSpan w:val="4"/>
            <w:tcBorders>
              <w:top w:val="single" w:sz="4" w:space="0" w:color="auto"/>
              <w:left w:val="single" w:sz="4" w:space="0" w:color="auto"/>
              <w:bottom w:val="single" w:sz="4" w:space="0" w:color="auto"/>
              <w:right w:val="single" w:sz="4" w:space="0" w:color="auto"/>
            </w:tcBorders>
            <w:hideMark/>
          </w:tcPr>
          <w:p w14:paraId="5894E65B" w14:textId="77777777" w:rsidR="005F7690" w:rsidRPr="00796872" w:rsidRDefault="005F7690" w:rsidP="00583926">
            <w:pPr>
              <w:keepNext/>
              <w:keepLines/>
              <w:spacing w:after="0"/>
              <w:rPr>
                <w:rFonts w:ascii="Arial" w:hAnsi="Arial" w:cs="Arial"/>
                <w:sz w:val="18"/>
              </w:rPr>
            </w:pPr>
            <w:r w:rsidRPr="00796872">
              <w:rPr>
                <w:rFonts w:ascii="Arial" w:hAnsi="Arial" w:cs="Arial"/>
                <w:sz w:val="18"/>
              </w:rPr>
              <w:t>Derivation Path: TS 36.508 [7] clause 4.6.3, Table 4.6.3-2 CQI-</w:t>
            </w:r>
            <w:proofErr w:type="spellStart"/>
            <w:r w:rsidRPr="00796872">
              <w:rPr>
                <w:rFonts w:ascii="Arial" w:hAnsi="Arial" w:cs="Arial"/>
                <w:sz w:val="18"/>
              </w:rPr>
              <w:t>ReportConfig</w:t>
            </w:r>
            <w:proofErr w:type="spellEnd"/>
            <w:r w:rsidRPr="00796872">
              <w:rPr>
                <w:rFonts w:ascii="Arial" w:hAnsi="Arial" w:cs="Arial"/>
                <w:sz w:val="18"/>
              </w:rPr>
              <w:t>-DEFAULT</w:t>
            </w:r>
          </w:p>
        </w:tc>
      </w:tr>
      <w:tr w:rsidR="005F7690" w:rsidRPr="00796872" w14:paraId="74F88456" w14:textId="77777777" w:rsidTr="0058392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D25E59" w14:textId="77777777" w:rsidR="005F7690" w:rsidRPr="00796872" w:rsidRDefault="005F7690" w:rsidP="00583926">
            <w:pPr>
              <w:keepNext/>
              <w:keepLines/>
              <w:spacing w:after="0"/>
              <w:jc w:val="center"/>
              <w:rPr>
                <w:rFonts w:ascii="Arial" w:hAnsi="Arial" w:cs="Arial"/>
                <w:b/>
                <w:sz w:val="18"/>
              </w:rPr>
            </w:pPr>
            <w:r w:rsidRPr="00796872">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7A7184" w14:textId="77777777" w:rsidR="005F7690" w:rsidRPr="00796872" w:rsidRDefault="005F7690" w:rsidP="00583926">
            <w:pPr>
              <w:keepNext/>
              <w:keepLines/>
              <w:spacing w:after="0"/>
              <w:jc w:val="center"/>
              <w:rPr>
                <w:rFonts w:ascii="Arial" w:hAnsi="Arial" w:cs="Arial"/>
                <w:b/>
                <w:sz w:val="18"/>
              </w:rPr>
            </w:pPr>
            <w:r w:rsidRPr="00796872">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61D874" w14:textId="77777777" w:rsidR="005F7690" w:rsidRPr="00796872" w:rsidRDefault="005F7690" w:rsidP="00583926">
            <w:pPr>
              <w:keepNext/>
              <w:keepLines/>
              <w:spacing w:after="0"/>
              <w:jc w:val="center"/>
              <w:rPr>
                <w:rFonts w:ascii="Arial" w:hAnsi="Arial" w:cs="Arial"/>
                <w:b/>
                <w:sz w:val="18"/>
              </w:rPr>
            </w:pPr>
            <w:r w:rsidRPr="00796872">
              <w:rPr>
                <w:rFonts w:ascii="Arial" w:hAnsi="Arial" w:cs="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B9AB97" w14:textId="77777777" w:rsidR="005F7690" w:rsidRPr="00796872" w:rsidRDefault="005F7690" w:rsidP="00583926">
            <w:pPr>
              <w:keepNext/>
              <w:keepLines/>
              <w:spacing w:after="0"/>
              <w:jc w:val="center"/>
              <w:rPr>
                <w:rFonts w:ascii="Arial" w:hAnsi="Arial" w:cs="Arial"/>
                <w:b/>
                <w:sz w:val="18"/>
              </w:rPr>
            </w:pPr>
            <w:r w:rsidRPr="00796872">
              <w:rPr>
                <w:rFonts w:ascii="Arial" w:hAnsi="Arial" w:cs="Arial"/>
                <w:b/>
                <w:sz w:val="18"/>
              </w:rPr>
              <w:t>Condition</w:t>
            </w:r>
          </w:p>
        </w:tc>
      </w:tr>
      <w:tr w:rsidR="005F7690" w:rsidRPr="00796872" w14:paraId="3917348D" w14:textId="77777777" w:rsidTr="00583926">
        <w:trPr>
          <w:jc w:val="center"/>
        </w:trPr>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7CF9D831" w14:textId="77777777" w:rsidR="005F7690" w:rsidRPr="00796872" w:rsidRDefault="005F7690" w:rsidP="00583926">
            <w:pPr>
              <w:keepNext/>
              <w:keepLines/>
              <w:spacing w:after="0"/>
              <w:rPr>
                <w:rFonts w:ascii="Arial" w:hAnsi="Arial" w:cs="Arial"/>
                <w:sz w:val="18"/>
              </w:rPr>
            </w:pPr>
            <w:r w:rsidRPr="00796872">
              <w:rPr>
                <w:rFonts w:ascii="Arial" w:hAnsi="Arial" w:cs="Arial"/>
                <w:sz w:val="18"/>
              </w:rPr>
              <w:t>CQI-</w:t>
            </w:r>
            <w:proofErr w:type="spellStart"/>
            <w:r w:rsidRPr="00796872">
              <w:rPr>
                <w:rFonts w:ascii="Arial" w:hAnsi="Arial" w:cs="Arial"/>
                <w:sz w:val="18"/>
              </w:rPr>
              <w:t>ReportConfig</w:t>
            </w:r>
            <w:proofErr w:type="spellEnd"/>
            <w:r w:rsidRPr="00796872">
              <w:rPr>
                <w:rFonts w:ascii="Arial" w:hAnsi="Arial" w:cs="Arial"/>
                <w:sz w:val="18"/>
              </w:rPr>
              <w:t>-</w:t>
            </w:r>
            <w:proofErr w:type="gramStart"/>
            <w:r w:rsidRPr="00796872">
              <w:rPr>
                <w:rFonts w:ascii="Arial" w:hAnsi="Arial" w:cs="Arial"/>
                <w:sz w:val="18"/>
              </w:rPr>
              <w:t>DEFAULT ::=</w:t>
            </w:r>
            <w:proofErr w:type="gramEnd"/>
            <w:r w:rsidRPr="00796872">
              <w:rPr>
                <w:rFonts w:ascii="Arial" w:hAnsi="Arial" w:cs="Arial"/>
                <w:sz w:val="18"/>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7E7C0DF" w14:textId="77777777" w:rsidR="005F7690" w:rsidRPr="00796872" w:rsidRDefault="005F7690" w:rsidP="00583926">
            <w:pPr>
              <w:keepNext/>
              <w:keepLines/>
              <w:spacing w:after="0"/>
              <w:rPr>
                <w:rFonts w:ascii="Arial" w:hAnsi="Arial" w:cs="Arial"/>
                <w:sz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0DEE23C" w14:textId="77777777" w:rsidR="005F7690" w:rsidRPr="00796872" w:rsidRDefault="005F7690" w:rsidP="00583926">
            <w:pPr>
              <w:keepNext/>
              <w:keepLines/>
              <w:spacing w:after="0"/>
              <w:rPr>
                <w:rFonts w:ascii="Arial" w:hAnsi="Arial" w:cs="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199EC9D" w14:textId="77777777" w:rsidR="005F7690" w:rsidRPr="00796872" w:rsidRDefault="005F7690" w:rsidP="00583926">
            <w:pPr>
              <w:keepNext/>
              <w:keepLines/>
              <w:spacing w:after="0"/>
              <w:rPr>
                <w:rFonts w:ascii="Arial" w:hAnsi="Arial" w:cs="Arial"/>
                <w:sz w:val="18"/>
              </w:rPr>
            </w:pPr>
          </w:p>
        </w:tc>
      </w:tr>
      <w:tr w:rsidR="005F7690" w:rsidRPr="00796872" w14:paraId="16119E30" w14:textId="77777777" w:rsidTr="0058392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47E641" w14:textId="77777777" w:rsidR="005F7690" w:rsidRPr="00796872" w:rsidRDefault="005F7690" w:rsidP="00583926">
            <w:pPr>
              <w:keepNext/>
              <w:keepLines/>
              <w:spacing w:after="0"/>
              <w:rPr>
                <w:rFonts w:ascii="Arial" w:hAnsi="Arial" w:cs="Arial"/>
                <w:sz w:val="18"/>
              </w:rPr>
            </w:pPr>
            <w:r w:rsidRPr="00796872">
              <w:rPr>
                <w:rFonts w:ascii="Arial" w:hAnsi="Arial" w:cs="Arial"/>
                <w:sz w:val="18"/>
              </w:rPr>
              <w:t xml:space="preserve">  </w:t>
            </w:r>
            <w:proofErr w:type="spellStart"/>
            <w:r w:rsidRPr="00796872">
              <w:rPr>
                <w:rFonts w:ascii="Arial" w:hAnsi="Arial" w:cs="Arial"/>
                <w:sz w:val="18"/>
              </w:rPr>
              <w:t>cqi-ReportModeAperiodic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592E12" w14:textId="77777777" w:rsidR="005F7690" w:rsidRPr="00796872" w:rsidRDefault="005F7690" w:rsidP="00583926">
            <w:pPr>
              <w:keepNext/>
              <w:keepLines/>
              <w:spacing w:after="0"/>
              <w:rPr>
                <w:rFonts w:ascii="Arial" w:hAnsi="Arial" w:cs="Arial"/>
                <w:sz w:val="18"/>
              </w:rPr>
            </w:pPr>
            <w:r w:rsidRPr="00796872">
              <w:rPr>
                <w:rFonts w:ascii="Arial" w:hAnsi="Arial" w:cs="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4935F0" w14:textId="77777777" w:rsidR="005F7690" w:rsidRPr="00796872" w:rsidRDefault="005F7690" w:rsidP="00583926">
            <w:pPr>
              <w:keepNext/>
              <w:keepLines/>
              <w:spacing w:after="0"/>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A72A61" w14:textId="77777777" w:rsidR="005F7690" w:rsidRPr="00796872" w:rsidRDefault="005F7690" w:rsidP="00583926">
            <w:pPr>
              <w:keepNext/>
              <w:keepLines/>
              <w:spacing w:after="0"/>
              <w:rPr>
                <w:rFonts w:ascii="Arial" w:hAnsi="Arial" w:cs="Arial"/>
                <w:sz w:val="18"/>
              </w:rPr>
            </w:pPr>
          </w:p>
        </w:tc>
      </w:tr>
      <w:tr w:rsidR="005F7690" w:rsidRPr="00796872" w14:paraId="03C46D22" w14:textId="77777777" w:rsidTr="0058392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EE4DD6" w14:textId="77777777" w:rsidR="005F7690" w:rsidRPr="00796872" w:rsidRDefault="005F7690" w:rsidP="00583926">
            <w:pPr>
              <w:keepNext/>
              <w:keepLines/>
              <w:spacing w:after="0"/>
              <w:rPr>
                <w:rFonts w:ascii="Arial" w:hAnsi="Arial" w:cs="Arial"/>
                <w:sz w:val="18"/>
              </w:rPr>
            </w:pPr>
            <w:r w:rsidRPr="00796872">
              <w:rPr>
                <w:rFonts w:ascii="Arial" w:hAnsi="Arial" w:cs="Arial"/>
                <w:sz w:val="18"/>
              </w:rPr>
              <w:t xml:space="preserve">  </w:t>
            </w:r>
            <w:proofErr w:type="spellStart"/>
            <w:r w:rsidRPr="00796872">
              <w:rPr>
                <w:rFonts w:ascii="Arial" w:hAnsi="Arial" w:cs="Arial"/>
                <w:sz w:val="18"/>
              </w:rPr>
              <w:t>cqi-ReportPeriodic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2CDFA3" w14:textId="77777777" w:rsidR="005F7690" w:rsidRPr="00796872" w:rsidRDefault="005F7690" w:rsidP="00583926">
            <w:pPr>
              <w:keepNext/>
              <w:keepLines/>
              <w:spacing w:after="0"/>
              <w:rPr>
                <w:rFonts w:ascii="Arial" w:hAnsi="Arial" w:cs="Arial"/>
                <w:sz w:val="18"/>
              </w:rPr>
            </w:pPr>
            <w:r w:rsidRPr="00796872">
              <w:rPr>
                <w:rFonts w:ascii="Arial" w:hAnsi="Arial" w:cs="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8C4256" w14:textId="77777777" w:rsidR="005F7690" w:rsidRPr="00796872" w:rsidRDefault="005F7690" w:rsidP="00583926">
            <w:pPr>
              <w:keepNext/>
              <w:keepLines/>
              <w:spacing w:after="0"/>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D9BA14" w14:textId="77777777" w:rsidR="005F7690" w:rsidRPr="00796872" w:rsidRDefault="005F7690" w:rsidP="00583926">
            <w:pPr>
              <w:keepNext/>
              <w:keepLines/>
              <w:spacing w:after="0"/>
              <w:rPr>
                <w:rFonts w:ascii="Arial" w:hAnsi="Arial" w:cs="Arial"/>
                <w:sz w:val="18"/>
              </w:rPr>
            </w:pPr>
          </w:p>
        </w:tc>
      </w:tr>
      <w:tr w:rsidR="005F7690" w:rsidRPr="00796872" w14:paraId="62FDFF79" w14:textId="77777777" w:rsidTr="0058392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9B58FE" w14:textId="77777777" w:rsidR="005F7690" w:rsidRPr="00796872" w:rsidRDefault="005F7690" w:rsidP="00583926">
            <w:pPr>
              <w:keepNext/>
              <w:keepLines/>
              <w:spacing w:after="0"/>
              <w:rPr>
                <w:rFonts w:ascii="Arial" w:hAnsi="Arial" w:cs="Arial"/>
                <w:sz w:val="18"/>
              </w:rPr>
            </w:pPr>
            <w:r w:rsidRPr="00796872">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B1BF1F" w14:textId="77777777" w:rsidR="005F7690" w:rsidRPr="00796872" w:rsidRDefault="005F7690" w:rsidP="00583926">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FDE09A" w14:textId="77777777" w:rsidR="005F7690" w:rsidRPr="00796872" w:rsidRDefault="005F7690" w:rsidP="00583926">
            <w:pPr>
              <w:keepNext/>
              <w:keepLines/>
              <w:spacing w:after="0"/>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9E53B4" w14:textId="77777777" w:rsidR="005F7690" w:rsidRPr="00796872" w:rsidRDefault="005F7690" w:rsidP="00583926">
            <w:pPr>
              <w:keepNext/>
              <w:keepLines/>
              <w:spacing w:after="0"/>
              <w:rPr>
                <w:rFonts w:ascii="Arial" w:hAnsi="Arial" w:cs="Arial"/>
                <w:sz w:val="18"/>
              </w:rPr>
            </w:pPr>
          </w:p>
        </w:tc>
      </w:tr>
    </w:tbl>
    <w:p w14:paraId="453EB20D" w14:textId="77777777" w:rsidR="005F7690" w:rsidRPr="00796872" w:rsidRDefault="005F7690" w:rsidP="005F7690"/>
    <w:p w14:paraId="1141888C" w14:textId="77777777" w:rsidR="005F7690" w:rsidRPr="00796872" w:rsidRDefault="005F7690" w:rsidP="005F7690">
      <w:pPr>
        <w:pStyle w:val="TH"/>
      </w:pPr>
      <w:r w:rsidRPr="00796872">
        <w:lastRenderedPageBreak/>
        <w:t>Table A.6.1.2-</w:t>
      </w:r>
      <w:proofErr w:type="gramStart"/>
      <w:r w:rsidRPr="00796872">
        <w:t>3:</w:t>
      </w:r>
      <w:r w:rsidRPr="00796872">
        <w:rPr>
          <w:i/>
        </w:rPr>
        <w:t>PhysicalConfigDedicated</w:t>
      </w:r>
      <w:proofErr w:type="gramEnd"/>
      <w:r w:rsidRPr="00796872">
        <w:rPr>
          <w:i/>
        </w:rPr>
        <w:t xml:space="preserve">-DEFAULT: </w:t>
      </w:r>
      <w:r w:rsidRPr="00796872">
        <w:rPr>
          <w:iCs/>
        </w:rPr>
        <w:t xml:space="preserve">Additional </w:t>
      </w:r>
      <w:r w:rsidRPr="00796872">
        <w:t>E</w:t>
      </w:r>
      <w:r w:rsidRPr="00796872">
        <w:rPr>
          <w:iCs/>
        </w:rPr>
        <w:t>-UTRA Anchor Configuration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5F7690" w:rsidRPr="00796872" w14:paraId="5E3639B2" w14:textId="77777777" w:rsidTr="00583926">
        <w:trPr>
          <w:gridBefore w:val="1"/>
          <w:wBefore w:w="9" w:type="dxa"/>
          <w:jc w:val="center"/>
        </w:trPr>
        <w:tc>
          <w:tcPr>
            <w:tcW w:w="9738" w:type="dxa"/>
            <w:gridSpan w:val="4"/>
            <w:tcBorders>
              <w:top w:val="single" w:sz="4" w:space="0" w:color="000000"/>
              <w:left w:val="single" w:sz="4" w:space="0" w:color="000000"/>
              <w:bottom w:val="single" w:sz="4" w:space="0" w:color="000000"/>
              <w:right w:val="single" w:sz="4" w:space="0" w:color="000000"/>
            </w:tcBorders>
            <w:hideMark/>
          </w:tcPr>
          <w:p w14:paraId="1A2024F3" w14:textId="77777777" w:rsidR="005F7690" w:rsidRPr="00796872" w:rsidRDefault="005F7690" w:rsidP="00583926">
            <w:pPr>
              <w:pStyle w:val="TAL"/>
            </w:pPr>
            <w:r w:rsidRPr="00796872">
              <w:t xml:space="preserve">Derivation Path: TS 36.508 [7] clause 4.8.2, Table 4.8.2.1.6-1 </w:t>
            </w:r>
            <w:proofErr w:type="spellStart"/>
            <w:r w:rsidRPr="00796872">
              <w:t>PhysicalConfigDedicated</w:t>
            </w:r>
            <w:proofErr w:type="spellEnd"/>
            <w:r w:rsidRPr="00796872">
              <w:t>-DEFAULT</w:t>
            </w:r>
          </w:p>
        </w:tc>
      </w:tr>
      <w:tr w:rsidR="005F7690" w:rsidRPr="00796872" w14:paraId="2E9774D7" w14:textId="77777777" w:rsidTr="00583926">
        <w:trPr>
          <w:jc w:val="center"/>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61503D13" w14:textId="77777777" w:rsidR="005F7690" w:rsidRPr="00796872" w:rsidRDefault="005F7690" w:rsidP="00583926">
            <w:pPr>
              <w:pStyle w:val="TAH"/>
            </w:pPr>
            <w:r w:rsidRPr="00796872">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5E43F2D1" w14:textId="77777777" w:rsidR="005F7690" w:rsidRPr="00796872" w:rsidRDefault="005F7690" w:rsidP="00583926">
            <w:pPr>
              <w:pStyle w:val="TAH"/>
            </w:pPr>
            <w:r w:rsidRPr="00796872">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6FC731DC" w14:textId="77777777" w:rsidR="005F7690" w:rsidRPr="00796872" w:rsidRDefault="005F7690" w:rsidP="00583926">
            <w:pPr>
              <w:pStyle w:val="TAH"/>
            </w:pPr>
            <w:r w:rsidRPr="00796872">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47D0C161" w14:textId="77777777" w:rsidR="005F7690" w:rsidRPr="00796872" w:rsidRDefault="005F7690" w:rsidP="00583926">
            <w:pPr>
              <w:pStyle w:val="TAH"/>
            </w:pPr>
            <w:r w:rsidRPr="00796872">
              <w:t>Condition</w:t>
            </w:r>
          </w:p>
        </w:tc>
      </w:tr>
      <w:tr w:rsidR="005F7690" w:rsidRPr="00796872" w14:paraId="7759038D" w14:textId="77777777" w:rsidTr="00583926">
        <w:trPr>
          <w:jc w:val="center"/>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036A2457" w14:textId="77777777" w:rsidR="005F7690" w:rsidRPr="00796872" w:rsidRDefault="005F7690" w:rsidP="00583926">
            <w:pPr>
              <w:pStyle w:val="TAL"/>
            </w:pPr>
            <w:proofErr w:type="spellStart"/>
            <w:r w:rsidRPr="00796872">
              <w:t>PhysicalConfigDedicated</w:t>
            </w:r>
            <w:proofErr w:type="spellEnd"/>
            <w:r w:rsidRPr="00796872">
              <w:t>-</w:t>
            </w:r>
            <w:proofErr w:type="gramStart"/>
            <w:r w:rsidRPr="00796872">
              <w:t>DEFAULT ::=</w:t>
            </w:r>
            <w:proofErr w:type="gramEnd"/>
            <w:r w:rsidRPr="00796872">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A00D4FB" w14:textId="77777777" w:rsidR="005F7690" w:rsidRPr="00796872" w:rsidRDefault="005F7690" w:rsidP="00583926">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CF75D94" w14:textId="77777777" w:rsidR="005F7690" w:rsidRPr="00796872" w:rsidRDefault="005F7690" w:rsidP="00583926">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8CDB9AE" w14:textId="77777777" w:rsidR="005F7690" w:rsidRPr="00796872" w:rsidRDefault="005F7690" w:rsidP="00583926">
            <w:pPr>
              <w:pStyle w:val="TAL"/>
            </w:pPr>
          </w:p>
        </w:tc>
      </w:tr>
      <w:tr w:rsidR="005F7690" w:rsidRPr="00796872" w14:paraId="2A6FF853" w14:textId="77777777" w:rsidTr="00583926">
        <w:trPr>
          <w:jc w:val="center"/>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2CEA3308" w14:textId="77777777" w:rsidR="005F7690" w:rsidRPr="00796872" w:rsidRDefault="005F7690" w:rsidP="00583926">
            <w:pPr>
              <w:pStyle w:val="TAL"/>
            </w:pPr>
            <w:r w:rsidRPr="00796872">
              <w:t xml:space="preserve">  </w:t>
            </w:r>
            <w:proofErr w:type="spellStart"/>
            <w:r w:rsidRPr="00796872">
              <w:t>soundingRS</w:t>
            </w:r>
            <w:proofErr w:type="spellEnd"/>
            <w:r w:rsidRPr="00796872">
              <w:t>-UL-</w:t>
            </w:r>
            <w:proofErr w:type="spellStart"/>
            <w:r w:rsidRPr="00796872">
              <w:t>ConfigDedicated</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2FB488A8" w14:textId="77777777" w:rsidR="005F7690" w:rsidRPr="00796872" w:rsidRDefault="005F7690" w:rsidP="00583926">
            <w:pPr>
              <w:pStyle w:val="TAL"/>
            </w:pPr>
            <w:r w:rsidRPr="00796872">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BEB6B33" w14:textId="77777777" w:rsidR="005F7690" w:rsidRPr="00796872" w:rsidRDefault="005F7690" w:rsidP="00583926">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517C5905" w14:textId="77777777" w:rsidR="005F7690" w:rsidRPr="00796872" w:rsidRDefault="005F7690" w:rsidP="00583926">
            <w:pPr>
              <w:pStyle w:val="TAL"/>
            </w:pPr>
            <w:r w:rsidRPr="00796872">
              <w:t>RBC</w:t>
            </w:r>
          </w:p>
        </w:tc>
      </w:tr>
      <w:tr w:rsidR="005F7690" w:rsidRPr="00796872" w14:paraId="33F6FD78" w14:textId="77777777" w:rsidTr="00583926">
        <w:trPr>
          <w:jc w:val="center"/>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24964406" w14:textId="77777777" w:rsidR="005F7690" w:rsidRPr="00796872" w:rsidRDefault="005F7690" w:rsidP="00583926">
            <w:pPr>
              <w:pStyle w:val="TAL"/>
            </w:pPr>
            <w:r w:rsidRPr="00796872">
              <w:t>}</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3BC52AD" w14:textId="77777777" w:rsidR="005F7690" w:rsidRPr="00796872" w:rsidRDefault="005F7690" w:rsidP="00583926">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ABC8F09" w14:textId="77777777" w:rsidR="005F7690" w:rsidRPr="00796872" w:rsidRDefault="005F7690" w:rsidP="00583926">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EC84475" w14:textId="77777777" w:rsidR="005F7690" w:rsidRPr="00796872" w:rsidRDefault="005F7690" w:rsidP="00583926">
            <w:pPr>
              <w:pStyle w:val="TAL"/>
            </w:pPr>
          </w:p>
        </w:tc>
      </w:tr>
    </w:tbl>
    <w:p w14:paraId="2566AA94" w14:textId="77777777" w:rsidR="005F7690" w:rsidRPr="00796872" w:rsidRDefault="005F7690" w:rsidP="005F7690"/>
    <w:p w14:paraId="6EAABC44" w14:textId="77777777" w:rsidR="005F7690" w:rsidRPr="00796872" w:rsidRDefault="005F7690" w:rsidP="005F7690">
      <w:pPr>
        <w:pStyle w:val="TH"/>
      </w:pPr>
      <w:r w:rsidRPr="00796872">
        <w:t>Table A.6.1.2-4:</w:t>
      </w:r>
      <w:r w:rsidRPr="00796872">
        <w:rPr>
          <w:i/>
        </w:rPr>
        <w:t>MAC-MainConfig-RBC</w:t>
      </w:r>
      <w:r w:rsidRPr="00796872">
        <w:t>: Additional E-UTRA Anchor Configuration</w:t>
      </w:r>
    </w:p>
    <w:tbl>
      <w:tblPr>
        <w:tblW w:w="97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536"/>
        <w:gridCol w:w="2268"/>
        <w:gridCol w:w="1701"/>
        <w:gridCol w:w="1245"/>
      </w:tblGrid>
      <w:tr w:rsidR="005F7690" w:rsidRPr="00796872" w14:paraId="1573A60A" w14:textId="77777777" w:rsidTr="00583926">
        <w:trPr>
          <w:jc w:val="center"/>
        </w:trPr>
        <w:tc>
          <w:tcPr>
            <w:tcW w:w="9738" w:type="dxa"/>
            <w:gridSpan w:val="4"/>
            <w:tcBorders>
              <w:top w:val="single" w:sz="4" w:space="0" w:color="000000"/>
              <w:left w:val="single" w:sz="4" w:space="0" w:color="000000"/>
              <w:bottom w:val="single" w:sz="4" w:space="0" w:color="000000"/>
              <w:right w:val="single" w:sz="4" w:space="0" w:color="000000"/>
            </w:tcBorders>
            <w:hideMark/>
          </w:tcPr>
          <w:p w14:paraId="27056801" w14:textId="77777777" w:rsidR="005F7690" w:rsidRPr="00796872" w:rsidRDefault="005F7690" w:rsidP="00583926">
            <w:pPr>
              <w:pStyle w:val="TAL"/>
            </w:pPr>
            <w:r w:rsidRPr="00796872">
              <w:t>Derivation Path: TS 36.508 [7] clause 4.8.2.1.5, Table 4.8.2.1.5-1 MAC-</w:t>
            </w:r>
            <w:proofErr w:type="spellStart"/>
            <w:r w:rsidRPr="00796872">
              <w:t>MainConfig</w:t>
            </w:r>
            <w:proofErr w:type="spellEnd"/>
            <w:r w:rsidRPr="00796872">
              <w:t>-RBC</w:t>
            </w:r>
          </w:p>
        </w:tc>
      </w:tr>
      <w:tr w:rsidR="005F7690" w:rsidRPr="00796872" w14:paraId="11C34FD0" w14:textId="77777777" w:rsidTr="00583926">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10B57F8A" w14:textId="77777777" w:rsidR="005F7690" w:rsidRPr="00796872" w:rsidRDefault="005F7690" w:rsidP="00583926">
            <w:pPr>
              <w:pStyle w:val="TAH"/>
            </w:pPr>
            <w:r w:rsidRPr="00796872">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1DEA8390" w14:textId="77777777" w:rsidR="005F7690" w:rsidRPr="00796872" w:rsidRDefault="005F7690" w:rsidP="00583926">
            <w:pPr>
              <w:pStyle w:val="TAH"/>
            </w:pPr>
            <w:r w:rsidRPr="00796872">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48C5E827" w14:textId="77777777" w:rsidR="005F7690" w:rsidRPr="00796872" w:rsidRDefault="005F7690" w:rsidP="00583926">
            <w:pPr>
              <w:pStyle w:val="TAH"/>
            </w:pPr>
            <w:r w:rsidRPr="00796872">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6B680CE3" w14:textId="77777777" w:rsidR="005F7690" w:rsidRPr="00796872" w:rsidRDefault="005F7690" w:rsidP="00583926">
            <w:pPr>
              <w:pStyle w:val="TAH"/>
            </w:pPr>
            <w:r w:rsidRPr="00796872">
              <w:t>Condition</w:t>
            </w:r>
          </w:p>
        </w:tc>
      </w:tr>
      <w:tr w:rsidR="005F7690" w:rsidRPr="00796872" w14:paraId="54D4E81A" w14:textId="77777777" w:rsidTr="00583926">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0CD98F0B" w14:textId="77777777" w:rsidR="005F7690" w:rsidRPr="00796872" w:rsidRDefault="005F7690" w:rsidP="00583926">
            <w:pPr>
              <w:pStyle w:val="TAL"/>
            </w:pPr>
            <w:r w:rsidRPr="00796872">
              <w:t xml:space="preserve">  </w:t>
            </w:r>
            <w:proofErr w:type="spellStart"/>
            <w:r w:rsidRPr="00796872">
              <w:t>timeAlignmentTimerDedicated</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1151607B" w14:textId="77777777" w:rsidR="005F7690" w:rsidRPr="00796872" w:rsidRDefault="005F7690" w:rsidP="00583926">
            <w:pPr>
              <w:pStyle w:val="TAL"/>
            </w:pPr>
            <w:r w:rsidRPr="00796872">
              <w:t>Infinity</w:t>
            </w:r>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9EF0D18" w14:textId="77777777" w:rsidR="005F7690" w:rsidRPr="00796872" w:rsidRDefault="005F7690" w:rsidP="00583926">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2D65DAF" w14:textId="77777777" w:rsidR="005F7690" w:rsidRPr="00796872" w:rsidRDefault="005F7690" w:rsidP="00583926">
            <w:pPr>
              <w:pStyle w:val="TAL"/>
            </w:pPr>
          </w:p>
        </w:tc>
      </w:tr>
    </w:tbl>
    <w:p w14:paraId="06D90C02" w14:textId="77777777" w:rsidR="005F7690" w:rsidRPr="00796872" w:rsidRDefault="005F7690" w:rsidP="005F7690"/>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FD962" w14:textId="77777777" w:rsidR="008C00FC" w:rsidRDefault="008C00FC">
      <w:r>
        <w:separator/>
      </w:r>
    </w:p>
  </w:endnote>
  <w:endnote w:type="continuationSeparator" w:id="0">
    <w:p w14:paraId="5675E9D3" w14:textId="77777777" w:rsidR="008C00FC" w:rsidRDefault="008C0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EF0894" w14:textId="77777777" w:rsidR="008C00FC" w:rsidRDefault="008C00FC">
      <w:r>
        <w:separator/>
      </w:r>
    </w:p>
  </w:footnote>
  <w:footnote w:type="continuationSeparator" w:id="0">
    <w:p w14:paraId="02F1C029" w14:textId="77777777" w:rsidR="008C00FC" w:rsidRDefault="008C0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472E"/>
    <w:rsid w:val="00305409"/>
    <w:rsid w:val="003609EF"/>
    <w:rsid w:val="0036231A"/>
    <w:rsid w:val="00374DD4"/>
    <w:rsid w:val="003A6CB6"/>
    <w:rsid w:val="003E1A36"/>
    <w:rsid w:val="00410371"/>
    <w:rsid w:val="004242F1"/>
    <w:rsid w:val="004528E0"/>
    <w:rsid w:val="004B3710"/>
    <w:rsid w:val="004B75B7"/>
    <w:rsid w:val="0051580D"/>
    <w:rsid w:val="00547111"/>
    <w:rsid w:val="005905F3"/>
    <w:rsid w:val="00592D74"/>
    <w:rsid w:val="005937CC"/>
    <w:rsid w:val="005E2C44"/>
    <w:rsid w:val="005F7690"/>
    <w:rsid w:val="00621188"/>
    <w:rsid w:val="006257ED"/>
    <w:rsid w:val="00665C47"/>
    <w:rsid w:val="00695808"/>
    <w:rsid w:val="006A1445"/>
    <w:rsid w:val="006B46FB"/>
    <w:rsid w:val="006E21FB"/>
    <w:rsid w:val="00715C4E"/>
    <w:rsid w:val="00753126"/>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C00FC"/>
    <w:rsid w:val="008F3789"/>
    <w:rsid w:val="008F686C"/>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6BB8"/>
    <w:rsid w:val="00C51054"/>
    <w:rsid w:val="00C66BA2"/>
    <w:rsid w:val="00C95985"/>
    <w:rsid w:val="00CA01DC"/>
    <w:rsid w:val="00CC5026"/>
    <w:rsid w:val="00CC68D0"/>
    <w:rsid w:val="00D03F9A"/>
    <w:rsid w:val="00D06D51"/>
    <w:rsid w:val="00D24991"/>
    <w:rsid w:val="00D35872"/>
    <w:rsid w:val="00D50255"/>
    <w:rsid w:val="00D66520"/>
    <w:rsid w:val="00D91817"/>
    <w:rsid w:val="00DE34CF"/>
    <w:rsid w:val="00E07D25"/>
    <w:rsid w:val="00E13F3D"/>
    <w:rsid w:val="00E34117"/>
    <w:rsid w:val="00E34898"/>
    <w:rsid w:val="00E3586F"/>
    <w:rsid w:val="00E649DD"/>
    <w:rsid w:val="00EB09B7"/>
    <w:rsid w:val="00ED51D9"/>
    <w:rsid w:val="00EE7D7C"/>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TALCar">
    <w:name w:val="TAL Car"/>
    <w:link w:val="TAL"/>
    <w:qFormat/>
    <w:rsid w:val="005F7690"/>
    <w:rPr>
      <w:rFonts w:ascii="Arial" w:hAnsi="Arial"/>
      <w:sz w:val="18"/>
      <w:lang w:val="en-GB" w:eastAsia="en-US"/>
    </w:rPr>
  </w:style>
  <w:style w:type="character" w:customStyle="1" w:styleId="TACChar">
    <w:name w:val="TAC Char"/>
    <w:link w:val="TAC"/>
    <w:qFormat/>
    <w:rsid w:val="005F7690"/>
    <w:rPr>
      <w:rFonts w:ascii="Arial" w:hAnsi="Arial"/>
      <w:sz w:val="18"/>
      <w:lang w:val="en-GB" w:eastAsia="en-US"/>
    </w:rPr>
  </w:style>
  <w:style w:type="character" w:customStyle="1" w:styleId="TAHCar">
    <w:name w:val="TAH Car"/>
    <w:link w:val="TAH"/>
    <w:qFormat/>
    <w:rsid w:val="005F7690"/>
    <w:rPr>
      <w:rFonts w:ascii="Arial" w:hAnsi="Arial"/>
      <w:b/>
      <w:sz w:val="18"/>
      <w:lang w:val="en-GB" w:eastAsia="en-US"/>
    </w:rPr>
  </w:style>
  <w:style w:type="character" w:customStyle="1" w:styleId="THChar">
    <w:name w:val="TH Char"/>
    <w:link w:val="TH"/>
    <w:qFormat/>
    <w:rsid w:val="005F7690"/>
    <w:rPr>
      <w:rFonts w:ascii="Arial" w:hAnsi="Arial"/>
      <w:b/>
      <w:lang w:val="en-GB" w:eastAsia="en-US"/>
    </w:rPr>
  </w:style>
  <w:style w:type="character" w:customStyle="1" w:styleId="TANChar">
    <w:name w:val="TAN Char"/>
    <w:link w:val="TAN"/>
    <w:qFormat/>
    <w:rsid w:val="005F769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4AD47B-F52A-4485-9DC9-A6E79D495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1438</Words>
  <Characters>8199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6</cp:revision>
  <cp:lastPrinted>1899-12-31T23:00:00Z</cp:lastPrinted>
  <dcterms:created xsi:type="dcterms:W3CDTF">2021-04-23T06:56:00Z</dcterms:created>
  <dcterms:modified xsi:type="dcterms:W3CDTF">2021-08-05T08:08:00Z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